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60A7E67" w:rsidR="00024327" w:rsidRPr="005D0086" w:rsidRDefault="00024327" w:rsidP="00C70950">
      <w:pPr>
        <w:pStyle w:val="Header"/>
        <w:tabs>
          <w:tab w:val="right" w:pos="8280"/>
          <w:tab w:val="right" w:pos="9639"/>
        </w:tabs>
        <w:jc w:val="both"/>
        <w:rPr>
          <w:rFonts w:cs="Arial"/>
          <w:noProof w:val="0"/>
          <w:sz w:val="24"/>
        </w:rPr>
      </w:pPr>
      <w:r w:rsidRPr="005D0086">
        <w:rPr>
          <w:rFonts w:cs="Arial"/>
          <w:sz w:val="24"/>
          <w:szCs w:val="24"/>
        </w:rPr>
        <w:t>3GPP TSG-RAN WG4 Meeting #</w:t>
      </w:r>
      <w:r w:rsidR="00423426" w:rsidRPr="005D0086">
        <w:rPr>
          <w:rFonts w:cs="Arial"/>
          <w:sz w:val="24"/>
          <w:szCs w:val="24"/>
        </w:rPr>
        <w:t>100</w:t>
      </w:r>
      <w:r w:rsidR="00BF312E" w:rsidRPr="005D0086">
        <w:rPr>
          <w:rFonts w:cs="Arial"/>
          <w:sz w:val="24"/>
          <w:szCs w:val="24"/>
        </w:rPr>
        <w:t>-e</w:t>
      </w:r>
      <w:r w:rsidRPr="005D0086">
        <w:rPr>
          <w:rFonts w:cs="Arial"/>
          <w:noProof w:val="0"/>
          <w:sz w:val="24"/>
        </w:rPr>
        <w:tab/>
      </w:r>
      <w:r w:rsidRPr="005D0086">
        <w:rPr>
          <w:rFonts w:cs="Arial"/>
          <w:noProof w:val="0"/>
          <w:sz w:val="24"/>
        </w:rPr>
        <w:tab/>
      </w:r>
      <w:r w:rsidR="00796440" w:rsidRPr="005D0086">
        <w:rPr>
          <w:rFonts w:cs="Arial"/>
          <w:noProof w:val="0"/>
          <w:sz w:val="24"/>
        </w:rPr>
        <w:t>R4-211</w:t>
      </w:r>
      <w:r w:rsidR="006256B5" w:rsidRPr="005D0086">
        <w:rPr>
          <w:rFonts w:cs="Arial"/>
          <w:noProof w:val="0"/>
          <w:sz w:val="24"/>
        </w:rPr>
        <w:t>5730</w:t>
      </w:r>
    </w:p>
    <w:p w14:paraId="1C935CB1" w14:textId="46F90F04" w:rsidR="00024327" w:rsidRPr="005D0086" w:rsidRDefault="000F6D9F" w:rsidP="000F6D9F">
      <w:pPr>
        <w:pStyle w:val="Header"/>
        <w:tabs>
          <w:tab w:val="right" w:pos="8280"/>
          <w:tab w:val="right" w:pos="9639"/>
        </w:tabs>
        <w:jc w:val="both"/>
        <w:rPr>
          <w:rFonts w:cs="Arial"/>
          <w:sz w:val="24"/>
          <w:szCs w:val="24"/>
        </w:rPr>
      </w:pPr>
      <w:r w:rsidRPr="005D0086">
        <w:rPr>
          <w:rFonts w:cs="Arial"/>
          <w:sz w:val="24"/>
          <w:szCs w:val="24"/>
        </w:rPr>
        <w:t xml:space="preserve">E-meeting, </w:t>
      </w:r>
      <w:r w:rsidR="000D289A" w:rsidRPr="005D0086">
        <w:rPr>
          <w:rFonts w:cs="Arial"/>
          <w:sz w:val="24"/>
          <w:szCs w:val="24"/>
        </w:rPr>
        <w:t>1</w:t>
      </w:r>
      <w:r w:rsidR="00423426" w:rsidRPr="005D0086">
        <w:rPr>
          <w:rFonts w:cs="Arial"/>
          <w:sz w:val="24"/>
          <w:szCs w:val="24"/>
        </w:rPr>
        <w:t>6</w:t>
      </w:r>
      <w:r w:rsidR="009C33D8" w:rsidRPr="005D0086">
        <w:rPr>
          <w:rFonts w:cs="Arial"/>
          <w:sz w:val="24"/>
          <w:szCs w:val="24"/>
        </w:rPr>
        <w:t xml:space="preserve"> </w:t>
      </w:r>
      <w:r w:rsidR="00423426" w:rsidRPr="005D0086">
        <w:rPr>
          <w:rFonts w:cs="Arial"/>
          <w:sz w:val="24"/>
          <w:szCs w:val="24"/>
        </w:rPr>
        <w:t>August</w:t>
      </w:r>
      <w:r w:rsidR="003770D3" w:rsidRPr="005D0086">
        <w:rPr>
          <w:rFonts w:cs="Arial"/>
          <w:sz w:val="24"/>
          <w:szCs w:val="24"/>
        </w:rPr>
        <w:t xml:space="preserve"> – </w:t>
      </w:r>
      <w:r w:rsidR="000D289A" w:rsidRPr="005D0086">
        <w:rPr>
          <w:rFonts w:cs="Arial"/>
          <w:sz w:val="24"/>
          <w:szCs w:val="24"/>
        </w:rPr>
        <w:t>2</w:t>
      </w:r>
      <w:r w:rsidR="009C33D8" w:rsidRPr="005D0086">
        <w:rPr>
          <w:rFonts w:cs="Arial"/>
          <w:sz w:val="24"/>
          <w:szCs w:val="24"/>
        </w:rPr>
        <w:t>7</w:t>
      </w:r>
      <w:r w:rsidR="003770D3" w:rsidRPr="005D0086">
        <w:rPr>
          <w:rFonts w:cs="Arial"/>
          <w:sz w:val="24"/>
          <w:szCs w:val="24"/>
        </w:rPr>
        <w:t xml:space="preserve"> </w:t>
      </w:r>
      <w:r w:rsidR="00423426" w:rsidRPr="005D0086">
        <w:rPr>
          <w:rFonts w:cs="Arial"/>
          <w:sz w:val="24"/>
          <w:szCs w:val="24"/>
        </w:rPr>
        <w:t>August</w:t>
      </w:r>
      <w:r w:rsidR="003770D3" w:rsidRPr="005D0086">
        <w:rPr>
          <w:rFonts w:cs="Arial"/>
          <w:sz w:val="24"/>
          <w:szCs w:val="24"/>
        </w:rPr>
        <w:t>, 2021</w:t>
      </w:r>
    </w:p>
    <w:p w14:paraId="5C57C565" w14:textId="77777777" w:rsidR="00B926CC" w:rsidRPr="005D0086"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E6E4CDE"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0716CF" w:rsidRPr="005D0086">
        <w:rPr>
          <w:rFonts w:ascii="Arial" w:hAnsi="Arial" w:cs="Arial"/>
          <w:b/>
          <w:sz w:val="24"/>
          <w:lang w:val="en-US"/>
        </w:rPr>
        <w:t>9</w:t>
      </w:r>
      <w:r w:rsidR="00B827F1" w:rsidRPr="005D0086">
        <w:rPr>
          <w:rFonts w:ascii="Arial" w:hAnsi="Arial" w:cs="Arial"/>
          <w:b/>
          <w:sz w:val="24"/>
          <w:lang w:val="en-US"/>
        </w:rPr>
        <w:t>.</w:t>
      </w:r>
      <w:r w:rsidR="00263BE0" w:rsidRPr="005D0086">
        <w:rPr>
          <w:rFonts w:ascii="Arial" w:hAnsi="Arial" w:cs="Arial"/>
          <w:b/>
          <w:sz w:val="24"/>
          <w:lang w:val="en-US"/>
        </w:rPr>
        <w:t>1</w:t>
      </w:r>
      <w:r w:rsidR="00D74974" w:rsidRPr="005D0086">
        <w:rPr>
          <w:rFonts w:ascii="Arial" w:hAnsi="Arial" w:cs="Arial"/>
          <w:b/>
          <w:sz w:val="24"/>
          <w:lang w:val="en-US"/>
        </w:rPr>
        <w:t>2</w:t>
      </w:r>
      <w:r w:rsidR="00A71611" w:rsidRPr="005D0086">
        <w:rPr>
          <w:rFonts w:ascii="Arial" w:hAnsi="Arial" w:cs="Arial"/>
          <w:b/>
          <w:sz w:val="24"/>
          <w:lang w:val="en-US"/>
        </w:rPr>
        <w:t>.</w:t>
      </w:r>
      <w:r w:rsidR="00292491" w:rsidRPr="005D0086">
        <w:rPr>
          <w:rFonts w:ascii="Arial" w:hAnsi="Arial" w:cs="Arial"/>
          <w:b/>
          <w:sz w:val="24"/>
          <w:lang w:val="en-US"/>
        </w:rPr>
        <w:t>2</w:t>
      </w:r>
      <w:r w:rsidR="00790D4A" w:rsidRPr="005D0086">
        <w:rPr>
          <w:rFonts w:ascii="Arial" w:hAnsi="Arial" w:cs="Arial"/>
          <w:b/>
          <w:sz w:val="24"/>
          <w:lang w:val="en-US"/>
        </w:rPr>
        <w:t>.1</w:t>
      </w:r>
      <w:r w:rsidR="00D74974" w:rsidRPr="005D0086">
        <w:rPr>
          <w:rFonts w:ascii="Arial" w:hAnsi="Arial" w:cs="Arial"/>
          <w:b/>
          <w:sz w:val="24"/>
          <w:lang w:val="en-US"/>
        </w:rPr>
        <w:t>.1</w:t>
      </w:r>
    </w:p>
    <w:p w14:paraId="66952EFA" w14:textId="77777777"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t>Intel Corporation</w:t>
      </w:r>
    </w:p>
    <w:p w14:paraId="0438260F" w14:textId="1210648F"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6256B5" w:rsidRPr="005D0086">
        <w:rPr>
          <w:rFonts w:ascii="Arial" w:hAnsi="Arial" w:cs="Arial"/>
          <w:b/>
          <w:sz w:val="24"/>
          <w:lang w:val="en-US"/>
        </w:rPr>
        <w:t>WF on general and PDSCH demodulation requirements for inter-cell interference MMSE-IRC</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Heading1"/>
        <w:rPr>
          <w:lang w:val="en-US"/>
        </w:rPr>
      </w:pPr>
      <w:r w:rsidRPr="005D0086">
        <w:rPr>
          <w:lang w:val="en-US"/>
        </w:rPr>
        <w:t>Introduction</w:t>
      </w:r>
    </w:p>
    <w:p w14:paraId="7FABA9DB" w14:textId="270F28C3" w:rsidR="00111C53" w:rsidRPr="005D0086" w:rsidRDefault="004E172B" w:rsidP="00CF667C">
      <w:pPr>
        <w:jc w:val="both"/>
        <w:rPr>
          <w:lang w:val="en-US"/>
        </w:rPr>
      </w:pPr>
      <w:r w:rsidRPr="005D0086">
        <w:rPr>
          <w:lang w:val="en-US"/>
        </w:rPr>
        <w:t xml:space="preserve">This </w:t>
      </w:r>
      <w:r w:rsidR="008B606E" w:rsidRPr="005D0086">
        <w:rPr>
          <w:lang w:val="en-US"/>
        </w:rPr>
        <w:t>document provides the way forward on general and PDSCH demodulation requirements for inter-cell interference MMSE-IRC.</w:t>
      </w:r>
    </w:p>
    <w:p w14:paraId="194E9AB4" w14:textId="7A08CAC0" w:rsidR="00CF667C" w:rsidRPr="005D0086" w:rsidRDefault="000B46C3" w:rsidP="00414EF6">
      <w:pPr>
        <w:pStyle w:val="Heading1"/>
        <w:rPr>
          <w:lang w:val="en-US"/>
        </w:rPr>
      </w:pPr>
      <w:r w:rsidRPr="005D0086">
        <w:rPr>
          <w:lang w:val="en-US"/>
        </w:rPr>
        <w:t>Common test parameters</w:t>
      </w:r>
    </w:p>
    <w:p w14:paraId="3E572B8D" w14:textId="4D29EF25" w:rsidR="006970B4" w:rsidRPr="005D0086" w:rsidRDefault="006970B4" w:rsidP="006970B4">
      <w:pPr>
        <w:pStyle w:val="Heading2"/>
        <w:rPr>
          <w:lang w:val="en-US"/>
        </w:rPr>
      </w:pPr>
      <w:r w:rsidRPr="005D0086">
        <w:rPr>
          <w:lang w:val="en-US"/>
        </w:rPr>
        <w:t xml:space="preserve">Background (agreements from </w:t>
      </w:r>
      <w:r w:rsidR="0016615D" w:rsidRPr="005D0086">
        <w:rPr>
          <w:lang w:val="en-US"/>
        </w:rPr>
        <w:t>#98-bis-e and #99-e meeting</w:t>
      </w:r>
      <w:r w:rsidRPr="005D0086">
        <w:rPr>
          <w:lang w:val="en-US"/>
        </w:rPr>
        <w:t>)</w:t>
      </w:r>
    </w:p>
    <w:p w14:paraId="04498723" w14:textId="77777777" w:rsidR="0016615D" w:rsidRPr="005D0086" w:rsidRDefault="0016615D" w:rsidP="0032024D">
      <w:pPr>
        <w:numPr>
          <w:ilvl w:val="0"/>
          <w:numId w:val="7"/>
        </w:numPr>
        <w:jc w:val="both"/>
        <w:rPr>
          <w:lang w:val="en-US"/>
        </w:rPr>
      </w:pPr>
      <w:r w:rsidRPr="005D0086">
        <w:rPr>
          <w:lang w:val="en-US"/>
        </w:rPr>
        <w:t xml:space="preserve">Physical cell ID of 0 for the serving cell, and cell ID </w:t>
      </w:r>
      <w:proofErr w:type="spellStart"/>
      <w:r w:rsidRPr="005D0086">
        <w:rPr>
          <w:lang w:val="en-US"/>
        </w:rPr>
        <w:t>i</w:t>
      </w:r>
      <w:proofErr w:type="spellEnd"/>
      <w:r w:rsidRPr="005D0086">
        <w:rPr>
          <w:lang w:val="en-US"/>
        </w:rPr>
        <w:t xml:space="preserve"> for interferer </w:t>
      </w:r>
      <w:proofErr w:type="spellStart"/>
      <w:r w:rsidRPr="005D0086">
        <w:rPr>
          <w:lang w:val="en-US"/>
        </w:rPr>
        <w:t>i</w:t>
      </w:r>
      <w:proofErr w:type="spellEnd"/>
      <w:r w:rsidRPr="005D0086">
        <w:rPr>
          <w:lang w:val="en-US"/>
        </w:rPr>
        <w:t xml:space="preserve"> (where </w:t>
      </w:r>
      <w:proofErr w:type="spellStart"/>
      <w:r w:rsidRPr="005D0086">
        <w:rPr>
          <w:lang w:val="en-US"/>
        </w:rPr>
        <w:t>i</w:t>
      </w:r>
      <w:proofErr w:type="spellEnd"/>
      <w:r w:rsidRPr="005D0086">
        <w:rPr>
          <w:lang w:val="en-US"/>
        </w:rPr>
        <w:t xml:space="preserve"> ≥ 1, maximum number of </w:t>
      </w:r>
      <w:proofErr w:type="spellStart"/>
      <w:r w:rsidRPr="005D0086">
        <w:rPr>
          <w:lang w:val="en-US"/>
        </w:rPr>
        <w:t>i</w:t>
      </w:r>
      <w:proofErr w:type="spellEnd"/>
      <w:r w:rsidRPr="005D0086">
        <w:rPr>
          <w:lang w:val="en-US"/>
        </w:rPr>
        <w:t xml:space="preserve"> is FFS) </w:t>
      </w:r>
    </w:p>
    <w:p w14:paraId="13D1FF5E" w14:textId="77777777" w:rsidR="0016615D" w:rsidRPr="005D0086" w:rsidRDefault="0016615D" w:rsidP="0032024D">
      <w:pPr>
        <w:numPr>
          <w:ilvl w:val="0"/>
          <w:numId w:val="7"/>
        </w:numPr>
        <w:jc w:val="both"/>
        <w:rPr>
          <w:lang w:val="en-US"/>
        </w:rPr>
      </w:pPr>
      <w:r w:rsidRPr="005D0086">
        <w:rPr>
          <w:lang w:val="en-US"/>
        </w:rPr>
        <w:t>SCS: FDD 15kHz, TDD 30kHz (Same SCS is used for the target and the interference cells)</w:t>
      </w:r>
    </w:p>
    <w:p w14:paraId="7A3E6EB8" w14:textId="77777777" w:rsidR="0016615D" w:rsidRPr="005D0086" w:rsidRDefault="0016615D" w:rsidP="0032024D">
      <w:pPr>
        <w:numPr>
          <w:ilvl w:val="0"/>
          <w:numId w:val="7"/>
        </w:numPr>
        <w:jc w:val="both"/>
        <w:rPr>
          <w:lang w:val="en-US"/>
        </w:rPr>
      </w:pPr>
      <w:r w:rsidRPr="005D0086">
        <w:rPr>
          <w:lang w:val="en-US"/>
        </w:rPr>
        <w:t xml:space="preserve">TDD DL/UL configuration for 30kHz SCS: 7D1S2U(S=6D+4G+4U) </w:t>
      </w:r>
    </w:p>
    <w:p w14:paraId="482A842D" w14:textId="77777777" w:rsidR="0016615D" w:rsidRPr="005D0086" w:rsidRDefault="0016615D" w:rsidP="0032024D">
      <w:pPr>
        <w:numPr>
          <w:ilvl w:val="0"/>
          <w:numId w:val="7"/>
        </w:numPr>
        <w:jc w:val="both"/>
        <w:rPr>
          <w:lang w:val="en-US"/>
        </w:rPr>
      </w:pPr>
      <w:r w:rsidRPr="005D0086">
        <w:rPr>
          <w:lang w:val="en-US"/>
        </w:rPr>
        <w:t>Number of carriers: In Rel-17, MMSE-IRC receiver performance requirements with interference cell condition is defined only for single carrier scenario</w:t>
      </w:r>
    </w:p>
    <w:p w14:paraId="221D8B97" w14:textId="77777777" w:rsidR="0016615D" w:rsidRPr="005D0086" w:rsidRDefault="0016615D" w:rsidP="0032024D">
      <w:pPr>
        <w:numPr>
          <w:ilvl w:val="0"/>
          <w:numId w:val="7"/>
        </w:numPr>
        <w:jc w:val="both"/>
        <w:rPr>
          <w:lang w:val="en-US"/>
        </w:rPr>
      </w:pPr>
      <w:r w:rsidRPr="005D0086">
        <w:rPr>
          <w:lang w:val="en-US"/>
        </w:rPr>
        <w:t>PDCCH and PDSCH allocation in time domain</w:t>
      </w:r>
    </w:p>
    <w:p w14:paraId="6280E024" w14:textId="77777777" w:rsidR="0016615D" w:rsidRPr="005D0086" w:rsidRDefault="0016615D" w:rsidP="0032024D">
      <w:pPr>
        <w:numPr>
          <w:ilvl w:val="1"/>
          <w:numId w:val="7"/>
        </w:numPr>
        <w:jc w:val="both"/>
        <w:rPr>
          <w:lang w:val="en-US"/>
        </w:rPr>
      </w:pPr>
      <w:r w:rsidRPr="005D0086">
        <w:rPr>
          <w:lang w:val="en-US"/>
        </w:rPr>
        <w:t>Use symbols #0 and #1 of each slot for PDCCH</w:t>
      </w:r>
    </w:p>
    <w:p w14:paraId="0523BF71" w14:textId="77777777" w:rsidR="0016615D" w:rsidRPr="005D0086" w:rsidRDefault="0016615D" w:rsidP="0032024D">
      <w:pPr>
        <w:numPr>
          <w:ilvl w:val="1"/>
          <w:numId w:val="7"/>
        </w:numPr>
        <w:jc w:val="both"/>
        <w:rPr>
          <w:lang w:val="en-US"/>
        </w:rPr>
      </w:pPr>
      <w:r w:rsidRPr="005D0086">
        <w:rPr>
          <w:lang w:val="en-US"/>
        </w:rPr>
        <w:t>PDSCH mapping type A, Start symbol 2, Duration 12</w:t>
      </w:r>
    </w:p>
    <w:p w14:paraId="4773F6EA" w14:textId="77777777" w:rsidR="0016615D" w:rsidRPr="005D0086" w:rsidRDefault="0016615D" w:rsidP="0032024D">
      <w:pPr>
        <w:numPr>
          <w:ilvl w:val="0"/>
          <w:numId w:val="7"/>
        </w:numPr>
        <w:jc w:val="both"/>
        <w:rPr>
          <w:lang w:val="en-US"/>
        </w:rPr>
      </w:pPr>
      <w:r w:rsidRPr="005D0086">
        <w:rPr>
          <w:lang w:val="en-US"/>
        </w:rPr>
        <w:t>PDSCH allocation in frequency domain: Full PRB</w:t>
      </w:r>
    </w:p>
    <w:p w14:paraId="46D456EF" w14:textId="77777777" w:rsidR="0016615D" w:rsidRPr="005D0086" w:rsidRDefault="0016615D" w:rsidP="0032024D">
      <w:pPr>
        <w:numPr>
          <w:ilvl w:val="0"/>
          <w:numId w:val="7"/>
        </w:numPr>
        <w:jc w:val="both"/>
        <w:rPr>
          <w:lang w:val="en-US"/>
        </w:rPr>
      </w:pPr>
      <w:r w:rsidRPr="005D0086">
        <w:rPr>
          <w:lang w:val="en-US"/>
        </w:rPr>
        <w:t>DMRS configuration</w:t>
      </w:r>
    </w:p>
    <w:p w14:paraId="5B17E630" w14:textId="4748EC34" w:rsidR="0016615D" w:rsidRPr="005D0086" w:rsidRDefault="0016615D" w:rsidP="0032024D">
      <w:pPr>
        <w:numPr>
          <w:ilvl w:val="1"/>
          <w:numId w:val="7"/>
        </w:numPr>
        <w:jc w:val="both"/>
        <w:rPr>
          <w:lang w:val="en-US"/>
        </w:rPr>
      </w:pPr>
      <w:r w:rsidRPr="005D0086">
        <w:rPr>
          <w:lang w:val="en-US"/>
        </w:rPr>
        <w:t>For both serving and interfering cells, DMRS Type 1 with single symbol front loaded and 1 additional DMRS, with FDM applied between DMRS and data (number of CDM groups without data is equal to 1), i.e., overlapped DMRS between target and interferer</w:t>
      </w:r>
    </w:p>
    <w:p w14:paraId="7066E83D" w14:textId="77777777" w:rsidR="00143B5B" w:rsidRPr="005D0086" w:rsidRDefault="00143B5B" w:rsidP="0032024D">
      <w:pPr>
        <w:numPr>
          <w:ilvl w:val="0"/>
          <w:numId w:val="7"/>
        </w:numPr>
        <w:jc w:val="both"/>
        <w:rPr>
          <w:lang w:val="en-US"/>
        </w:rPr>
      </w:pPr>
      <w:r w:rsidRPr="005D0086">
        <w:rPr>
          <w:lang w:val="en-US"/>
        </w:rPr>
        <w:t>TRS/CSI-RS configuration</w:t>
      </w:r>
    </w:p>
    <w:p w14:paraId="36E84C98" w14:textId="77777777" w:rsidR="00143B5B" w:rsidRPr="005D0086" w:rsidRDefault="00143B5B" w:rsidP="0032024D">
      <w:pPr>
        <w:numPr>
          <w:ilvl w:val="1"/>
          <w:numId w:val="7"/>
        </w:numPr>
        <w:jc w:val="both"/>
        <w:rPr>
          <w:lang w:val="en-US"/>
        </w:rPr>
      </w:pPr>
      <w:r w:rsidRPr="005D0086">
        <w:rPr>
          <w:lang w:val="en-US"/>
        </w:rPr>
        <w:t>TRS/CSI-RS colliding with TRS/CSI-RS interference</w:t>
      </w:r>
    </w:p>
    <w:p w14:paraId="3EE6B7B3" w14:textId="77777777" w:rsidR="0016615D" w:rsidRPr="005D0086" w:rsidRDefault="0016615D" w:rsidP="0032024D">
      <w:pPr>
        <w:numPr>
          <w:ilvl w:val="0"/>
          <w:numId w:val="7"/>
        </w:numPr>
        <w:jc w:val="both"/>
        <w:rPr>
          <w:lang w:val="en-US"/>
        </w:rPr>
      </w:pPr>
      <w:r w:rsidRPr="005D0086">
        <w:rPr>
          <w:lang w:val="en-US"/>
        </w:rPr>
        <w:t>Antenna configuration</w:t>
      </w:r>
    </w:p>
    <w:p w14:paraId="342215F6" w14:textId="598099BE" w:rsidR="0016615D" w:rsidRPr="005D0086" w:rsidRDefault="0016615D" w:rsidP="0032024D">
      <w:pPr>
        <w:numPr>
          <w:ilvl w:val="1"/>
          <w:numId w:val="7"/>
        </w:numPr>
        <w:jc w:val="both"/>
        <w:rPr>
          <w:lang w:val="en-US"/>
        </w:rPr>
      </w:pPr>
      <w:r w:rsidRPr="005D0086">
        <w:rPr>
          <w:lang w:val="en-US"/>
        </w:rPr>
        <w:t xml:space="preserve">Tx as baseline for serving cell and interfering cells </w:t>
      </w:r>
    </w:p>
    <w:p w14:paraId="1AB1403B" w14:textId="77777777" w:rsidR="0016615D" w:rsidRPr="005D0086" w:rsidRDefault="0016615D" w:rsidP="0032024D">
      <w:pPr>
        <w:numPr>
          <w:ilvl w:val="1"/>
          <w:numId w:val="7"/>
        </w:numPr>
        <w:jc w:val="both"/>
        <w:rPr>
          <w:lang w:val="en-US"/>
        </w:rPr>
      </w:pPr>
      <w:r w:rsidRPr="005D0086">
        <w:rPr>
          <w:lang w:val="en-US"/>
        </w:rPr>
        <w:t>UE with 2 and 4 RX</w:t>
      </w:r>
    </w:p>
    <w:p w14:paraId="5CC840D2" w14:textId="3A13E866" w:rsidR="0016615D" w:rsidRPr="005D0086" w:rsidRDefault="0016615D" w:rsidP="0032024D">
      <w:pPr>
        <w:numPr>
          <w:ilvl w:val="1"/>
          <w:numId w:val="7"/>
        </w:numPr>
        <w:jc w:val="both"/>
        <w:rPr>
          <w:lang w:val="en-US"/>
        </w:rPr>
      </w:pPr>
      <w:r w:rsidRPr="005D0086">
        <w:rPr>
          <w:lang w:val="en-US"/>
        </w:rPr>
        <w:t>ULA low correlation as baseline</w:t>
      </w:r>
    </w:p>
    <w:p w14:paraId="7EBDA789" w14:textId="2ACF5BF8" w:rsidR="00F10DE3" w:rsidRPr="005D0086" w:rsidRDefault="006F5181" w:rsidP="00F10DE3">
      <w:pPr>
        <w:pStyle w:val="Heading2"/>
        <w:rPr>
          <w:lang w:val="en-US"/>
        </w:rPr>
      </w:pPr>
      <w:r w:rsidRPr="005D0086">
        <w:rPr>
          <w:lang w:val="en-US"/>
        </w:rPr>
        <w:t>Network type</w:t>
      </w:r>
    </w:p>
    <w:p w14:paraId="7007F4F5" w14:textId="367678EE" w:rsidR="006F5181" w:rsidRPr="005D0086" w:rsidRDefault="00143B5B" w:rsidP="0032024D">
      <w:pPr>
        <w:numPr>
          <w:ilvl w:val="0"/>
          <w:numId w:val="8"/>
        </w:numPr>
        <w:rPr>
          <w:lang w:val="en-US" w:eastAsia="ja-JP" w:bidi="hi-IN"/>
        </w:rPr>
      </w:pPr>
      <w:r w:rsidRPr="005D0086">
        <w:rPr>
          <w:lang w:val="en-US" w:eastAsia="ja-JP" w:bidi="hi-IN"/>
        </w:rPr>
        <w:t>Previous meeting status</w:t>
      </w:r>
    </w:p>
    <w:p w14:paraId="016805CC" w14:textId="77777777" w:rsidR="009D167F" w:rsidRPr="005D0086" w:rsidRDefault="009D167F" w:rsidP="0032024D">
      <w:pPr>
        <w:numPr>
          <w:ilvl w:val="1"/>
          <w:numId w:val="8"/>
        </w:numPr>
        <w:rPr>
          <w:lang w:val="en-US" w:eastAsia="ja-JP" w:bidi="hi-IN"/>
        </w:rPr>
      </w:pPr>
      <w:r w:rsidRPr="005D0086">
        <w:rPr>
          <w:lang w:val="en-US" w:eastAsia="ja-JP" w:bidi="hi-IN"/>
        </w:rPr>
        <w:t>Synchronized for FDD and TDD</w:t>
      </w:r>
    </w:p>
    <w:p w14:paraId="0EB30BF3" w14:textId="77777777" w:rsidR="009D167F" w:rsidRPr="005D0086" w:rsidRDefault="009D167F" w:rsidP="0032024D">
      <w:pPr>
        <w:numPr>
          <w:ilvl w:val="1"/>
          <w:numId w:val="8"/>
        </w:numPr>
        <w:rPr>
          <w:lang w:val="en-US" w:eastAsia="ja-JP" w:bidi="hi-IN"/>
        </w:rPr>
      </w:pPr>
      <w:r w:rsidRPr="005D0086">
        <w:rPr>
          <w:lang w:val="en-US" w:eastAsia="ja-JP" w:bidi="hi-IN"/>
        </w:rPr>
        <w:t>FFS asynchronized for FDD</w:t>
      </w:r>
    </w:p>
    <w:p w14:paraId="7A0A1CE5" w14:textId="702E58E6" w:rsidR="00143B5B" w:rsidRPr="005D0086" w:rsidRDefault="00735B7B" w:rsidP="0032024D">
      <w:pPr>
        <w:keepNext/>
        <w:numPr>
          <w:ilvl w:val="0"/>
          <w:numId w:val="8"/>
        </w:numPr>
        <w:rPr>
          <w:lang w:val="en-US" w:eastAsia="ja-JP" w:bidi="hi-IN"/>
        </w:rPr>
      </w:pPr>
      <w:r w:rsidRPr="005D0086">
        <w:rPr>
          <w:lang w:val="en-US" w:eastAsia="ja-JP" w:bidi="hi-IN"/>
        </w:rPr>
        <w:lastRenderedPageBreak/>
        <w:t>W</w:t>
      </w:r>
      <w:r w:rsidR="001B2E82" w:rsidRPr="005D0086">
        <w:rPr>
          <w:lang w:val="en-US" w:eastAsia="ja-JP" w:bidi="hi-IN"/>
        </w:rPr>
        <w:t>ay forward</w:t>
      </w:r>
    </w:p>
    <w:p w14:paraId="1C1B24DD" w14:textId="285E2D04" w:rsidR="009D167F" w:rsidRPr="005D0086" w:rsidRDefault="006B1305" w:rsidP="0032024D">
      <w:pPr>
        <w:keepNext/>
        <w:numPr>
          <w:ilvl w:val="1"/>
          <w:numId w:val="8"/>
        </w:numPr>
        <w:rPr>
          <w:lang w:val="en-US" w:eastAsia="ja-JP" w:bidi="hi-IN"/>
        </w:rPr>
      </w:pPr>
      <w:r w:rsidRPr="005D0086">
        <w:rPr>
          <w:lang w:val="en-US" w:eastAsia="ja-JP" w:bidi="hi-IN"/>
        </w:rPr>
        <w:t>Keep previous meeting agreements</w:t>
      </w:r>
    </w:p>
    <w:p w14:paraId="3D59A954" w14:textId="5E4CA881" w:rsidR="001B2E82" w:rsidRPr="005D0086" w:rsidRDefault="00C26F9F" w:rsidP="0032024D">
      <w:pPr>
        <w:numPr>
          <w:ilvl w:val="1"/>
          <w:numId w:val="8"/>
        </w:numPr>
        <w:rPr>
          <w:lang w:val="en-US" w:eastAsia="ja-JP" w:bidi="hi-IN"/>
        </w:rPr>
      </w:pPr>
      <w:r w:rsidRPr="005D0086">
        <w:rPr>
          <w:lang w:val="en-US" w:eastAsia="ja-JP" w:bidi="hi-IN"/>
        </w:rPr>
        <w:t>Interested companies are encouraged to provide view on test setup for asynchronized FDD scenarios (especially</w:t>
      </w:r>
      <w:r w:rsidR="00965030" w:rsidRPr="005D0086">
        <w:rPr>
          <w:lang w:val="en-US" w:eastAsia="ja-JP" w:bidi="hi-IN"/>
        </w:rPr>
        <w:t>,</w:t>
      </w:r>
      <w:r w:rsidRPr="005D0086">
        <w:rPr>
          <w:lang w:val="en-US" w:eastAsia="ja-JP" w:bidi="hi-IN"/>
        </w:rPr>
        <w:t xml:space="preserve"> time and frequency offsets)</w:t>
      </w:r>
    </w:p>
    <w:p w14:paraId="2EBF0CF0" w14:textId="77777777" w:rsidR="00CE220C" w:rsidRPr="005D0086" w:rsidRDefault="00CE220C" w:rsidP="00CE220C">
      <w:pPr>
        <w:rPr>
          <w:highlight w:val="yellow"/>
          <w:lang w:val="en-US" w:eastAsia="ja-JP" w:bidi="hi-IN"/>
        </w:rPr>
      </w:pPr>
    </w:p>
    <w:p w14:paraId="210CD959" w14:textId="77777777" w:rsidR="008C2CAC" w:rsidRPr="005D0086" w:rsidRDefault="008C2CAC" w:rsidP="008C2CAC">
      <w:pPr>
        <w:pStyle w:val="Heading2"/>
        <w:rPr>
          <w:lang w:val="en-US"/>
        </w:rPr>
      </w:pPr>
      <w:r w:rsidRPr="005D0086">
        <w:rPr>
          <w:lang w:val="en-US"/>
        </w:rPr>
        <w:t>Channel bandwidth</w:t>
      </w:r>
    </w:p>
    <w:p w14:paraId="3065B9E9" w14:textId="77777777" w:rsidR="009A2A6F" w:rsidRPr="005D0086" w:rsidRDefault="009A2A6F" w:rsidP="0032024D">
      <w:pPr>
        <w:numPr>
          <w:ilvl w:val="0"/>
          <w:numId w:val="8"/>
        </w:numPr>
        <w:rPr>
          <w:lang w:val="en-US" w:eastAsia="ja-JP" w:bidi="hi-IN"/>
        </w:rPr>
      </w:pPr>
      <w:r w:rsidRPr="005D0086">
        <w:rPr>
          <w:lang w:val="en-US" w:eastAsia="ja-JP" w:bidi="hi-IN"/>
        </w:rPr>
        <w:t>Previous meeting status</w:t>
      </w:r>
    </w:p>
    <w:p w14:paraId="7255243A" w14:textId="77777777" w:rsidR="005B541F" w:rsidRPr="005D0086" w:rsidRDefault="005B541F" w:rsidP="0032024D">
      <w:pPr>
        <w:numPr>
          <w:ilvl w:val="1"/>
          <w:numId w:val="8"/>
        </w:numPr>
        <w:rPr>
          <w:lang w:val="en-US" w:eastAsia="ja-JP" w:bidi="hi-IN"/>
        </w:rPr>
      </w:pPr>
      <w:r w:rsidRPr="005D0086">
        <w:rPr>
          <w:lang w:val="en-US" w:eastAsia="ja-JP" w:bidi="hi-IN"/>
        </w:rPr>
        <w:t>Use 10MHz for FDD 15kHz and 40MHz for TDD 30kHz for initial simulation purpose</w:t>
      </w:r>
    </w:p>
    <w:p w14:paraId="475BBB02" w14:textId="28A9FA18" w:rsidR="005B541F" w:rsidRPr="005D0086" w:rsidRDefault="005B541F" w:rsidP="0032024D">
      <w:pPr>
        <w:numPr>
          <w:ilvl w:val="1"/>
          <w:numId w:val="8"/>
        </w:numPr>
        <w:rPr>
          <w:lang w:val="en-US" w:eastAsia="ja-JP" w:bidi="hi-IN"/>
        </w:rPr>
      </w:pPr>
      <w:r w:rsidRPr="005D0086">
        <w:rPr>
          <w:lang w:val="en-US" w:eastAsia="ja-JP" w:bidi="hi-IN"/>
        </w:rPr>
        <w:t>FFS whether to consider 40 MHz for FDD 15kHz and 100 MHz for TDD 30kHz for requirements definition</w:t>
      </w:r>
    </w:p>
    <w:p w14:paraId="50554354" w14:textId="77777777" w:rsidR="005B541F" w:rsidRPr="005D0086" w:rsidRDefault="005B541F" w:rsidP="0032024D">
      <w:pPr>
        <w:numPr>
          <w:ilvl w:val="0"/>
          <w:numId w:val="8"/>
        </w:numPr>
        <w:rPr>
          <w:lang w:val="en-US" w:eastAsia="ja-JP" w:bidi="hi-IN"/>
        </w:rPr>
      </w:pPr>
      <w:r w:rsidRPr="005D0086">
        <w:rPr>
          <w:lang w:val="en-US" w:eastAsia="ja-JP" w:bidi="hi-IN"/>
        </w:rPr>
        <w:t>Way forward</w:t>
      </w:r>
    </w:p>
    <w:p w14:paraId="1BEC34AD" w14:textId="39847B34" w:rsidR="005B541F" w:rsidRPr="005D0086" w:rsidRDefault="00185FCD" w:rsidP="00185FCD">
      <w:pPr>
        <w:numPr>
          <w:ilvl w:val="1"/>
          <w:numId w:val="8"/>
        </w:numPr>
        <w:rPr>
          <w:lang w:val="en-US" w:eastAsia="ja-JP" w:bidi="hi-IN"/>
        </w:rPr>
      </w:pPr>
      <w:r w:rsidRPr="005D0086">
        <w:rPr>
          <w:lang w:val="en-US" w:eastAsia="ja-JP" w:bidi="hi-IN"/>
        </w:rPr>
        <w:t xml:space="preserve">RAN4 introduce test case under 10MHz for FDD 15kHz and 40MHz for TDD 30kHz only with assumption that interference-plus-noise covariance estimation granularity does not exceed the PRB bundling size regardless the channel bandwidth from RAN4 </w:t>
      </w:r>
      <w:proofErr w:type="gramStart"/>
      <w:r w:rsidRPr="005D0086">
        <w:rPr>
          <w:lang w:val="en-US" w:eastAsia="ja-JP" w:bidi="hi-IN"/>
        </w:rPr>
        <w:t>requirements</w:t>
      </w:r>
      <w:proofErr w:type="gramEnd"/>
      <w:r w:rsidRPr="005D0086">
        <w:rPr>
          <w:lang w:val="en-US" w:eastAsia="ja-JP" w:bidi="hi-IN"/>
        </w:rPr>
        <w:t xml:space="preserve"> introduction perspective. </w:t>
      </w:r>
    </w:p>
    <w:p w14:paraId="389D5ACE" w14:textId="77777777" w:rsidR="00CE220C" w:rsidRPr="005D0086" w:rsidRDefault="00CE220C" w:rsidP="00CE220C">
      <w:pPr>
        <w:rPr>
          <w:highlight w:val="yellow"/>
          <w:lang w:val="en-US" w:eastAsia="ja-JP" w:bidi="hi-IN"/>
        </w:rPr>
      </w:pPr>
    </w:p>
    <w:p w14:paraId="544AF836" w14:textId="6134B28C" w:rsidR="002719B1" w:rsidRPr="005D0086" w:rsidRDefault="002719B1" w:rsidP="002719B1">
      <w:pPr>
        <w:pStyle w:val="Heading2"/>
        <w:rPr>
          <w:lang w:val="en-US"/>
        </w:rPr>
      </w:pPr>
      <w:r w:rsidRPr="005D0086">
        <w:rPr>
          <w:lang w:val="en-US"/>
        </w:rPr>
        <w:t>SSB configuration</w:t>
      </w:r>
    </w:p>
    <w:p w14:paraId="06990956" w14:textId="77777777" w:rsidR="002719B1" w:rsidRPr="005D0086" w:rsidRDefault="002719B1" w:rsidP="0032024D">
      <w:pPr>
        <w:numPr>
          <w:ilvl w:val="0"/>
          <w:numId w:val="8"/>
        </w:numPr>
        <w:rPr>
          <w:lang w:val="en-US" w:eastAsia="ja-JP" w:bidi="hi-IN"/>
        </w:rPr>
      </w:pPr>
      <w:r w:rsidRPr="005D0086">
        <w:rPr>
          <w:lang w:val="en-US" w:eastAsia="ja-JP" w:bidi="hi-IN"/>
        </w:rPr>
        <w:t>Previous meeting status</w:t>
      </w:r>
    </w:p>
    <w:p w14:paraId="3D17C62D" w14:textId="77777777" w:rsidR="00F762A0" w:rsidRPr="005D0086" w:rsidRDefault="00F762A0" w:rsidP="0032024D">
      <w:pPr>
        <w:numPr>
          <w:ilvl w:val="1"/>
          <w:numId w:val="8"/>
        </w:numPr>
        <w:rPr>
          <w:lang w:val="en-US" w:eastAsia="ja-JP" w:bidi="hi-IN"/>
        </w:rPr>
      </w:pPr>
      <w:r w:rsidRPr="005D0086">
        <w:rPr>
          <w:lang w:val="en-US" w:eastAsia="ja-JP" w:bidi="hi-IN"/>
        </w:rPr>
        <w:t xml:space="preserve">Option 1: All SSBs (serving cell and interference cell(s)) are </w:t>
      </w:r>
      <w:proofErr w:type="gramStart"/>
      <w:r w:rsidRPr="005D0086">
        <w:rPr>
          <w:lang w:val="en-US" w:eastAsia="ja-JP" w:bidi="hi-IN"/>
        </w:rPr>
        <w:t>in</w:t>
      </w:r>
      <w:proofErr w:type="gramEnd"/>
      <w:r w:rsidRPr="005D0086">
        <w:rPr>
          <w:lang w:val="en-US" w:eastAsia="ja-JP" w:bidi="hi-IN"/>
        </w:rPr>
        <w:t xml:space="preserve"> the same time/frequency resources</w:t>
      </w:r>
    </w:p>
    <w:p w14:paraId="541A7986" w14:textId="77777777" w:rsidR="00F762A0" w:rsidRPr="005D0086" w:rsidRDefault="00F762A0" w:rsidP="0032024D">
      <w:pPr>
        <w:numPr>
          <w:ilvl w:val="1"/>
          <w:numId w:val="8"/>
        </w:numPr>
        <w:rPr>
          <w:lang w:val="en-US" w:eastAsia="ja-JP" w:bidi="hi-IN"/>
        </w:rPr>
      </w:pPr>
      <w:r w:rsidRPr="005D0086">
        <w:rPr>
          <w:lang w:val="en-US" w:eastAsia="ja-JP" w:bidi="hi-IN"/>
        </w:rPr>
        <w:t>Option 2: Serving cell SSB and interference cell(s) SSB(s) are in the different time/frequency resources</w:t>
      </w:r>
    </w:p>
    <w:p w14:paraId="1102DF52" w14:textId="26B00D14" w:rsidR="00F762A0" w:rsidRPr="005D0086" w:rsidRDefault="00F762A0" w:rsidP="0032024D">
      <w:pPr>
        <w:numPr>
          <w:ilvl w:val="0"/>
          <w:numId w:val="8"/>
        </w:numPr>
        <w:rPr>
          <w:lang w:val="en-US" w:eastAsia="ja-JP" w:bidi="hi-IN"/>
        </w:rPr>
      </w:pPr>
      <w:r w:rsidRPr="005D0086">
        <w:rPr>
          <w:lang w:val="en-US" w:eastAsia="ja-JP" w:bidi="hi-IN"/>
        </w:rPr>
        <w:t>Way forward</w:t>
      </w:r>
    </w:p>
    <w:p w14:paraId="741A42DB" w14:textId="25C8177F" w:rsidR="001B0836" w:rsidRPr="005D0086" w:rsidRDefault="001B0836" w:rsidP="0032024D">
      <w:pPr>
        <w:numPr>
          <w:ilvl w:val="1"/>
          <w:numId w:val="8"/>
        </w:numPr>
        <w:rPr>
          <w:lang w:val="en-US" w:eastAsia="ja-JP" w:bidi="hi-IN"/>
        </w:rPr>
      </w:pPr>
      <w:r w:rsidRPr="005D0086">
        <w:rPr>
          <w:lang w:val="en-US" w:eastAsia="ja-JP" w:bidi="hi-IN"/>
        </w:rPr>
        <w:t>Keep both options for further discussion</w:t>
      </w:r>
    </w:p>
    <w:p w14:paraId="20B0D674" w14:textId="375C89AB" w:rsidR="008B168B" w:rsidRPr="005D0086" w:rsidRDefault="008B168B" w:rsidP="0032024D">
      <w:pPr>
        <w:numPr>
          <w:ilvl w:val="1"/>
          <w:numId w:val="8"/>
        </w:numPr>
        <w:rPr>
          <w:lang w:val="en-US" w:eastAsia="ja-JP" w:bidi="hi-IN"/>
        </w:rPr>
      </w:pPr>
      <w:r w:rsidRPr="005D0086">
        <w:rPr>
          <w:lang w:val="en-US" w:eastAsia="ja-JP" w:bidi="hi-IN"/>
        </w:rPr>
        <w:t xml:space="preserve">Interested companies can check </w:t>
      </w:r>
      <w:r w:rsidR="00034D91" w:rsidRPr="005D0086">
        <w:rPr>
          <w:lang w:val="en-US" w:eastAsia="ja-JP" w:bidi="hi-IN"/>
        </w:rPr>
        <w:t>the PBCH performance for both options</w:t>
      </w:r>
    </w:p>
    <w:p w14:paraId="282710DE" w14:textId="4EF178B7" w:rsidR="004D6310" w:rsidRPr="005D0086" w:rsidRDefault="00255116" w:rsidP="008D0699">
      <w:pPr>
        <w:numPr>
          <w:ilvl w:val="2"/>
          <w:numId w:val="8"/>
        </w:numPr>
        <w:rPr>
          <w:lang w:val="en-US" w:eastAsia="ja-JP" w:bidi="hi-IN"/>
        </w:rPr>
      </w:pPr>
      <w:r w:rsidRPr="005D0086">
        <w:rPr>
          <w:lang w:val="en-US" w:eastAsia="ja-JP" w:bidi="hi-IN"/>
        </w:rPr>
        <w:t xml:space="preserve">Use simulation assumptions from </w:t>
      </w:r>
      <w:r w:rsidR="00BA39E2" w:rsidRPr="005D0086">
        <w:rPr>
          <w:lang w:val="en-US" w:eastAsia="ja-JP" w:bidi="hi-IN"/>
        </w:rPr>
        <w:t xml:space="preserve">Section </w:t>
      </w:r>
      <w:r w:rsidR="00B54D11" w:rsidRPr="005D0086">
        <w:rPr>
          <w:lang w:val="en-US" w:eastAsia="ja-JP" w:bidi="hi-IN"/>
        </w:rPr>
        <w:t>5.4 of TS 38.101-4 for serving cell</w:t>
      </w:r>
    </w:p>
    <w:p w14:paraId="4317C258" w14:textId="65CE1526" w:rsidR="00B54D11" w:rsidRPr="005D0086" w:rsidRDefault="00E45070" w:rsidP="008D0699">
      <w:pPr>
        <w:numPr>
          <w:ilvl w:val="2"/>
          <w:numId w:val="8"/>
        </w:numPr>
        <w:rPr>
          <w:lang w:val="en-US" w:eastAsia="ja-JP" w:bidi="hi-IN"/>
        </w:rPr>
      </w:pPr>
      <w:r w:rsidRPr="005D0086">
        <w:rPr>
          <w:lang w:val="en-US" w:eastAsia="ja-JP" w:bidi="hi-IN"/>
        </w:rPr>
        <w:t xml:space="preserve">Use the following SSB configuration </w:t>
      </w:r>
      <w:r w:rsidR="00460237" w:rsidRPr="005D0086">
        <w:rPr>
          <w:lang w:val="en-US" w:eastAsia="ja-JP" w:bidi="hi-IN"/>
        </w:rPr>
        <w:t>for Option 2</w:t>
      </w:r>
    </w:p>
    <w:p w14:paraId="28A52B7D" w14:textId="77777777" w:rsidR="00460237" w:rsidRPr="005D0086" w:rsidRDefault="00460237" w:rsidP="008D0699">
      <w:pPr>
        <w:numPr>
          <w:ilvl w:val="3"/>
          <w:numId w:val="8"/>
        </w:numPr>
        <w:rPr>
          <w:lang w:val="en-US" w:eastAsia="ja-JP" w:bidi="hi-IN"/>
        </w:rPr>
      </w:pPr>
      <w:r w:rsidRPr="005D0086">
        <w:rPr>
          <w:lang w:val="en-US" w:eastAsia="ja-JP" w:bidi="hi-IN"/>
        </w:rPr>
        <w:t>SSB of serving cell is transmitted in PRB 0~19 in first occasion</w:t>
      </w:r>
    </w:p>
    <w:p w14:paraId="6382293C" w14:textId="77777777" w:rsidR="00460237" w:rsidRPr="005D0086" w:rsidRDefault="00460237" w:rsidP="008D0699">
      <w:pPr>
        <w:numPr>
          <w:ilvl w:val="3"/>
          <w:numId w:val="8"/>
        </w:numPr>
        <w:rPr>
          <w:lang w:val="en-US" w:eastAsia="ja-JP" w:bidi="hi-IN"/>
        </w:rPr>
      </w:pPr>
      <w:r w:rsidRPr="005D0086">
        <w:rPr>
          <w:lang w:val="en-US" w:eastAsia="ja-JP" w:bidi="hi-IN"/>
        </w:rPr>
        <w:t xml:space="preserve">For case with 1 interference cell (if agreed), SSB of interference cell is transmitted in PRB 0~19 in second occasion. </w:t>
      </w:r>
    </w:p>
    <w:p w14:paraId="2E0E4A3E" w14:textId="1BF9FE8B" w:rsidR="00460237" w:rsidRPr="005D0086" w:rsidRDefault="00460237" w:rsidP="008D0699">
      <w:pPr>
        <w:numPr>
          <w:ilvl w:val="3"/>
          <w:numId w:val="8"/>
        </w:numPr>
        <w:rPr>
          <w:lang w:val="en-US" w:eastAsia="ja-JP" w:bidi="hi-IN"/>
        </w:rPr>
      </w:pPr>
      <w:r w:rsidRPr="005D0086">
        <w:rPr>
          <w:lang w:val="en-US" w:eastAsia="ja-JP" w:bidi="hi-IN"/>
        </w:rPr>
        <w:t xml:space="preserve">For case with 2 interference </w:t>
      </w:r>
      <w:proofErr w:type="gramStart"/>
      <w:r w:rsidRPr="005D0086">
        <w:rPr>
          <w:lang w:val="en-US" w:eastAsia="ja-JP" w:bidi="hi-IN"/>
        </w:rPr>
        <w:t>cell</w:t>
      </w:r>
      <w:proofErr w:type="gramEnd"/>
      <w:r w:rsidRPr="005D0086">
        <w:rPr>
          <w:lang w:val="en-US" w:eastAsia="ja-JP" w:bidi="hi-IN"/>
        </w:rPr>
        <w:t>, SSB of interference cell 1 is transmitted in PRB 20~39 in first occasion, SSB of interference cell 2 is transmitted in PRB 0~19 in second occasion.</w:t>
      </w:r>
    </w:p>
    <w:p w14:paraId="60A6CAD3" w14:textId="5234E062" w:rsidR="00460237" w:rsidRPr="005D0086" w:rsidRDefault="00460237" w:rsidP="008D0699">
      <w:pPr>
        <w:numPr>
          <w:ilvl w:val="2"/>
          <w:numId w:val="8"/>
        </w:numPr>
        <w:rPr>
          <w:lang w:val="en-US" w:eastAsia="ja-JP" w:bidi="hi-IN"/>
        </w:rPr>
      </w:pPr>
      <w:r w:rsidRPr="005D0086">
        <w:rPr>
          <w:lang w:val="en-US" w:eastAsia="ja-JP" w:bidi="hi-IN"/>
        </w:rPr>
        <w:t xml:space="preserve">Other simulation assumptions are </w:t>
      </w:r>
      <w:r w:rsidR="0082150E" w:rsidRPr="005D0086">
        <w:rPr>
          <w:lang w:val="en-US" w:eastAsia="ja-JP" w:bidi="hi-IN"/>
        </w:rPr>
        <w:t>FFS</w:t>
      </w:r>
    </w:p>
    <w:p w14:paraId="7701E7F8" w14:textId="77777777" w:rsidR="00CE220C" w:rsidRPr="005D0086" w:rsidRDefault="00CE220C" w:rsidP="00CE220C">
      <w:pPr>
        <w:rPr>
          <w:highlight w:val="yellow"/>
          <w:lang w:val="en-US" w:eastAsia="ja-JP" w:bidi="hi-IN"/>
        </w:rPr>
      </w:pPr>
    </w:p>
    <w:p w14:paraId="347C8261" w14:textId="77777777" w:rsidR="004E7FAF" w:rsidRPr="005D0086" w:rsidRDefault="004E7FAF" w:rsidP="004E7FAF">
      <w:pPr>
        <w:pStyle w:val="Heading2"/>
        <w:rPr>
          <w:lang w:val="en-US"/>
        </w:rPr>
      </w:pPr>
      <w:r w:rsidRPr="005D0086">
        <w:rPr>
          <w:lang w:val="en-US"/>
        </w:rPr>
        <w:t>Propagation condition</w:t>
      </w:r>
    </w:p>
    <w:p w14:paraId="299736C7" w14:textId="77777777" w:rsidR="004E7FAF" w:rsidRPr="005D0086" w:rsidRDefault="004E7FAF" w:rsidP="0032024D">
      <w:pPr>
        <w:numPr>
          <w:ilvl w:val="0"/>
          <w:numId w:val="8"/>
        </w:numPr>
        <w:rPr>
          <w:lang w:val="en-US" w:eastAsia="ja-JP" w:bidi="hi-IN"/>
        </w:rPr>
      </w:pPr>
      <w:r w:rsidRPr="005D0086">
        <w:rPr>
          <w:lang w:val="en-US" w:eastAsia="ja-JP" w:bidi="hi-IN"/>
        </w:rPr>
        <w:t>Previous meeting status</w:t>
      </w:r>
    </w:p>
    <w:p w14:paraId="57E9A5C9" w14:textId="77777777" w:rsidR="004E7FAF" w:rsidRPr="005D0086" w:rsidRDefault="004E7FAF" w:rsidP="0032024D">
      <w:pPr>
        <w:numPr>
          <w:ilvl w:val="1"/>
          <w:numId w:val="8"/>
        </w:numPr>
        <w:rPr>
          <w:lang w:val="en-US" w:eastAsia="ja-JP" w:bidi="hi-IN"/>
        </w:rPr>
      </w:pPr>
      <w:r w:rsidRPr="005D0086">
        <w:rPr>
          <w:lang w:val="en-US" w:eastAsia="ja-JP" w:bidi="hi-IN"/>
        </w:rPr>
        <w:t>Consider TDLA30-10 and TDLC300-100 channel models for evaluation purpose and select only one for requirements definition</w:t>
      </w:r>
    </w:p>
    <w:p w14:paraId="1D4D0E47" w14:textId="30297477" w:rsidR="00100491" w:rsidRPr="005D0086" w:rsidRDefault="00100491" w:rsidP="0032024D">
      <w:pPr>
        <w:numPr>
          <w:ilvl w:val="0"/>
          <w:numId w:val="8"/>
        </w:numPr>
        <w:rPr>
          <w:lang w:val="en-US" w:eastAsia="ja-JP" w:bidi="hi-IN"/>
        </w:rPr>
      </w:pPr>
      <w:r w:rsidRPr="005D0086">
        <w:rPr>
          <w:lang w:val="en-US" w:eastAsia="ja-JP" w:bidi="hi-IN"/>
        </w:rPr>
        <w:t>Way forward</w:t>
      </w:r>
    </w:p>
    <w:p w14:paraId="4165B553" w14:textId="2B4E063B" w:rsidR="00100491" w:rsidRPr="005D0086" w:rsidRDefault="008E43DA" w:rsidP="0032024D">
      <w:pPr>
        <w:numPr>
          <w:ilvl w:val="1"/>
          <w:numId w:val="8"/>
        </w:numPr>
        <w:rPr>
          <w:lang w:val="en-US" w:eastAsia="ja-JP" w:bidi="hi-IN"/>
        </w:rPr>
      </w:pPr>
      <w:r w:rsidRPr="005D0086">
        <w:rPr>
          <w:lang w:val="en-US" w:eastAsia="ja-JP" w:bidi="hi-IN"/>
        </w:rPr>
        <w:t>Keep previous meeting agreements</w:t>
      </w:r>
    </w:p>
    <w:p w14:paraId="6B51DC0C" w14:textId="4906C4C8" w:rsidR="00155265" w:rsidRPr="005D0086" w:rsidRDefault="00155265" w:rsidP="0032024D">
      <w:pPr>
        <w:numPr>
          <w:ilvl w:val="1"/>
          <w:numId w:val="8"/>
        </w:numPr>
        <w:rPr>
          <w:lang w:val="en-US" w:eastAsia="ja-JP" w:bidi="hi-IN"/>
        </w:rPr>
      </w:pPr>
      <w:r w:rsidRPr="005D0086">
        <w:rPr>
          <w:lang w:val="en-US" w:eastAsia="ja-JP" w:bidi="hi-IN"/>
        </w:rPr>
        <w:t xml:space="preserve">Interested companies are </w:t>
      </w:r>
      <w:proofErr w:type="gramStart"/>
      <w:r w:rsidRPr="005D0086">
        <w:rPr>
          <w:lang w:val="en-US" w:eastAsia="ja-JP" w:bidi="hi-IN"/>
        </w:rPr>
        <w:t>encourage</w:t>
      </w:r>
      <w:proofErr w:type="gramEnd"/>
      <w:r w:rsidRPr="005D0086">
        <w:rPr>
          <w:lang w:val="en-US" w:eastAsia="ja-JP" w:bidi="hi-IN"/>
        </w:rPr>
        <w:t xml:space="preserve"> to provide view</w:t>
      </w:r>
      <w:r w:rsidR="001D154F" w:rsidRPr="005D0086">
        <w:rPr>
          <w:lang w:val="en-US" w:eastAsia="ja-JP" w:bidi="hi-IN"/>
        </w:rPr>
        <w:t>s</w:t>
      </w:r>
      <w:r w:rsidRPr="005D0086">
        <w:rPr>
          <w:lang w:val="en-US" w:eastAsia="ja-JP" w:bidi="hi-IN"/>
        </w:rPr>
        <w:t xml:space="preserve"> on </w:t>
      </w:r>
      <w:r w:rsidR="001D154F" w:rsidRPr="005D0086">
        <w:rPr>
          <w:lang w:val="en-US" w:eastAsia="ja-JP" w:bidi="hi-IN"/>
        </w:rPr>
        <w:t>down-selection criteria</w:t>
      </w:r>
    </w:p>
    <w:p w14:paraId="22217590" w14:textId="77777777" w:rsidR="00CE220C" w:rsidRPr="005D0086" w:rsidRDefault="00CE220C" w:rsidP="00CE220C">
      <w:pPr>
        <w:rPr>
          <w:highlight w:val="yellow"/>
          <w:lang w:val="en-US" w:eastAsia="ja-JP" w:bidi="hi-IN"/>
        </w:rPr>
      </w:pPr>
    </w:p>
    <w:p w14:paraId="63E0997D" w14:textId="0C7AE8E9" w:rsidR="00367C01" w:rsidRPr="005D0086" w:rsidRDefault="000021A7" w:rsidP="000021A7">
      <w:pPr>
        <w:pStyle w:val="Heading2"/>
        <w:rPr>
          <w:lang w:val="en-US"/>
        </w:rPr>
      </w:pPr>
      <w:r w:rsidRPr="005D0086">
        <w:rPr>
          <w:lang w:val="en-US"/>
        </w:rPr>
        <w:lastRenderedPageBreak/>
        <w:t>Test setup methodology for signal powers</w:t>
      </w:r>
    </w:p>
    <w:p w14:paraId="51123549" w14:textId="77777777" w:rsidR="000021A7" w:rsidRPr="005D0086" w:rsidRDefault="000021A7" w:rsidP="0032024D">
      <w:pPr>
        <w:numPr>
          <w:ilvl w:val="0"/>
          <w:numId w:val="8"/>
        </w:numPr>
        <w:rPr>
          <w:lang w:val="en-US" w:eastAsia="ja-JP" w:bidi="hi-IN"/>
        </w:rPr>
      </w:pPr>
      <w:r w:rsidRPr="005D0086">
        <w:rPr>
          <w:lang w:val="en-US" w:eastAsia="ja-JP" w:bidi="hi-IN"/>
        </w:rPr>
        <w:t>Previous meeting status</w:t>
      </w:r>
    </w:p>
    <w:p w14:paraId="75173C0E" w14:textId="77777777" w:rsidR="000021A7" w:rsidRPr="005D0086" w:rsidRDefault="000021A7" w:rsidP="0032024D">
      <w:pPr>
        <w:numPr>
          <w:ilvl w:val="1"/>
          <w:numId w:val="8"/>
        </w:numPr>
        <w:rPr>
          <w:lang w:val="en-US" w:eastAsia="ja-JP" w:bidi="hi-IN"/>
        </w:rPr>
      </w:pPr>
      <w:r w:rsidRPr="005D0086">
        <w:rPr>
          <w:lang w:val="en-US" w:eastAsia="ja-JP" w:bidi="hi-IN"/>
        </w:rPr>
        <w:t>Performance measurement point</w:t>
      </w:r>
    </w:p>
    <w:p w14:paraId="1767E212" w14:textId="77777777" w:rsidR="000021A7" w:rsidRPr="005D0086" w:rsidRDefault="000021A7" w:rsidP="0032024D">
      <w:pPr>
        <w:numPr>
          <w:ilvl w:val="2"/>
          <w:numId w:val="8"/>
        </w:numPr>
        <w:rPr>
          <w:lang w:val="en-US" w:eastAsia="ja-JP" w:bidi="hi-IN"/>
        </w:rPr>
      </w:pPr>
      <w:r w:rsidRPr="005D0086">
        <w:rPr>
          <w:lang w:val="en-US" w:eastAsia="ja-JP" w:bidi="hi-IN"/>
        </w:rPr>
        <w:t>Option 1: SINR at 70% TP</w:t>
      </w:r>
    </w:p>
    <w:p w14:paraId="07587F1F" w14:textId="77777777" w:rsidR="000021A7" w:rsidRPr="005D0086" w:rsidRDefault="000021A7" w:rsidP="0032024D">
      <w:pPr>
        <w:numPr>
          <w:ilvl w:val="2"/>
          <w:numId w:val="8"/>
        </w:numPr>
        <w:rPr>
          <w:lang w:val="en-US" w:eastAsia="ja-JP" w:bidi="hi-IN"/>
        </w:rPr>
      </w:pPr>
      <w:r w:rsidRPr="005D0086">
        <w:rPr>
          <w:lang w:val="en-US" w:eastAsia="ja-JP" w:bidi="hi-IN"/>
        </w:rPr>
        <w:t>Option 2: SNR at 70% TP</w:t>
      </w:r>
    </w:p>
    <w:p w14:paraId="15CA52A8" w14:textId="77777777" w:rsidR="00265B4D" w:rsidRPr="005D0086" w:rsidRDefault="00265B4D" w:rsidP="0032024D">
      <w:pPr>
        <w:numPr>
          <w:ilvl w:val="1"/>
          <w:numId w:val="8"/>
        </w:numPr>
        <w:rPr>
          <w:lang w:val="en-US" w:eastAsia="ja-JP" w:bidi="hi-IN"/>
        </w:rPr>
      </w:pPr>
      <w:r w:rsidRPr="005D0086">
        <w:rPr>
          <w:lang w:val="en-US" w:eastAsia="ja-JP" w:bidi="hi-IN"/>
        </w:rPr>
        <w:t>Methodology for interference profile configuration</w:t>
      </w:r>
    </w:p>
    <w:p w14:paraId="0DD1C350" w14:textId="77777777" w:rsidR="00265B4D" w:rsidRPr="005D0086" w:rsidRDefault="00265B4D" w:rsidP="0032024D">
      <w:pPr>
        <w:numPr>
          <w:ilvl w:val="2"/>
          <w:numId w:val="8"/>
        </w:numPr>
        <w:rPr>
          <w:lang w:val="en-US" w:eastAsia="ja-JP" w:bidi="hi-IN"/>
        </w:rPr>
      </w:pPr>
      <w:r w:rsidRPr="005D0086">
        <w:rPr>
          <w:lang w:val="en-US" w:eastAsia="ja-JP" w:bidi="hi-IN"/>
        </w:rPr>
        <w:t xml:space="preserve">Option 1: Use the DIP methodology </w:t>
      </w:r>
    </w:p>
    <w:p w14:paraId="433E8417" w14:textId="77777777" w:rsidR="00265B4D" w:rsidRPr="005D0086" w:rsidRDefault="00265B4D" w:rsidP="0032024D">
      <w:pPr>
        <w:numPr>
          <w:ilvl w:val="2"/>
          <w:numId w:val="8"/>
        </w:numPr>
        <w:rPr>
          <w:lang w:val="en-US" w:eastAsia="ja-JP" w:bidi="hi-IN"/>
        </w:rPr>
      </w:pPr>
      <w:r w:rsidRPr="005D0086">
        <w:rPr>
          <w:lang w:val="en-US" w:eastAsia="ja-JP" w:bidi="hi-IN"/>
        </w:rPr>
        <w:t>Option 2: Use the INR methodology</w:t>
      </w:r>
    </w:p>
    <w:p w14:paraId="55FD3A2E" w14:textId="77777777" w:rsidR="00265B4D" w:rsidRPr="005D0086" w:rsidRDefault="00265B4D" w:rsidP="0032024D">
      <w:pPr>
        <w:keepNext/>
        <w:numPr>
          <w:ilvl w:val="0"/>
          <w:numId w:val="8"/>
        </w:numPr>
        <w:rPr>
          <w:lang w:val="en-US" w:eastAsia="ja-JP" w:bidi="hi-IN"/>
        </w:rPr>
      </w:pPr>
      <w:r w:rsidRPr="005D0086">
        <w:rPr>
          <w:lang w:val="en-US" w:eastAsia="ja-JP" w:bidi="hi-IN"/>
        </w:rPr>
        <w:t>Way forward</w:t>
      </w:r>
    </w:p>
    <w:p w14:paraId="01993733" w14:textId="6F70F14D" w:rsidR="008C2CAC" w:rsidRPr="005D0086" w:rsidRDefault="00EF2009" w:rsidP="0032024D">
      <w:pPr>
        <w:numPr>
          <w:ilvl w:val="1"/>
          <w:numId w:val="8"/>
        </w:numPr>
        <w:rPr>
          <w:lang w:val="en-US" w:eastAsia="ja-JP" w:bidi="hi-IN"/>
        </w:rPr>
      </w:pPr>
      <w:r w:rsidRPr="005D0086">
        <w:rPr>
          <w:lang w:val="en-US" w:eastAsia="ja-JP" w:bidi="hi-IN"/>
        </w:rPr>
        <w:t>Use SNR and INR methodology for signal powers setup</w:t>
      </w:r>
    </w:p>
    <w:p w14:paraId="4505813F" w14:textId="77777777" w:rsidR="00CE220C" w:rsidRPr="005D0086" w:rsidRDefault="00CE220C" w:rsidP="00CE220C">
      <w:pPr>
        <w:rPr>
          <w:highlight w:val="yellow"/>
          <w:lang w:val="en-US" w:eastAsia="ja-JP" w:bidi="hi-IN"/>
        </w:rPr>
      </w:pPr>
    </w:p>
    <w:p w14:paraId="08505306" w14:textId="17D22AF4" w:rsidR="00EF2009" w:rsidRPr="005D0086" w:rsidRDefault="00EF2009" w:rsidP="00EF2009">
      <w:pPr>
        <w:pStyle w:val="Heading1"/>
        <w:rPr>
          <w:lang w:val="en-US"/>
        </w:rPr>
      </w:pPr>
      <w:r w:rsidRPr="005D0086">
        <w:rPr>
          <w:lang w:val="en-US"/>
        </w:rPr>
        <w:t>Target PDSCH parameters for scenario 1</w:t>
      </w:r>
    </w:p>
    <w:p w14:paraId="7FC9166B" w14:textId="77777777" w:rsidR="00041266" w:rsidRPr="005D0086" w:rsidRDefault="00041266" w:rsidP="00041266">
      <w:pPr>
        <w:pStyle w:val="Heading2"/>
        <w:rPr>
          <w:lang w:val="en-US"/>
        </w:rPr>
      </w:pPr>
      <w:r w:rsidRPr="005D0086">
        <w:rPr>
          <w:lang w:val="en-US"/>
        </w:rPr>
        <w:t>Background (agreements from #98-bis-e and #99-e meeting)</w:t>
      </w:r>
    </w:p>
    <w:p w14:paraId="5D6FDE4D" w14:textId="77777777" w:rsidR="00DF41F4" w:rsidRPr="005D0086" w:rsidRDefault="00DF41F4" w:rsidP="0032024D">
      <w:pPr>
        <w:numPr>
          <w:ilvl w:val="0"/>
          <w:numId w:val="8"/>
        </w:numPr>
        <w:rPr>
          <w:lang w:val="en-US" w:eastAsia="ja-JP" w:bidi="hi-IN"/>
        </w:rPr>
      </w:pPr>
      <w:r w:rsidRPr="005D0086">
        <w:rPr>
          <w:lang w:val="en-US" w:eastAsia="ja-JP" w:bidi="hi-IN"/>
        </w:rPr>
        <w:t>Transmission rank: Use rank 1 as baseline</w:t>
      </w:r>
    </w:p>
    <w:p w14:paraId="27B0143B" w14:textId="77777777" w:rsidR="00DF41F4" w:rsidRPr="005D0086" w:rsidRDefault="00DF41F4" w:rsidP="0032024D">
      <w:pPr>
        <w:numPr>
          <w:ilvl w:val="0"/>
          <w:numId w:val="8"/>
        </w:numPr>
        <w:rPr>
          <w:lang w:val="en-US" w:eastAsia="ja-JP" w:bidi="hi-IN"/>
        </w:rPr>
      </w:pPr>
      <w:r w:rsidRPr="005D0086">
        <w:rPr>
          <w:lang w:val="en-US" w:eastAsia="ja-JP" w:bidi="hi-IN"/>
        </w:rPr>
        <w:t>PRB bundle size: Set PRB bundle size as 2 for target PDSCH</w:t>
      </w:r>
    </w:p>
    <w:p w14:paraId="2904D043" w14:textId="77777777" w:rsidR="00DF41F4" w:rsidRPr="005D0086" w:rsidRDefault="00DF41F4" w:rsidP="0032024D">
      <w:pPr>
        <w:numPr>
          <w:ilvl w:val="0"/>
          <w:numId w:val="8"/>
        </w:numPr>
        <w:rPr>
          <w:lang w:val="en-US" w:eastAsia="ja-JP" w:bidi="hi-IN"/>
        </w:rPr>
      </w:pPr>
      <w:r w:rsidRPr="005D0086">
        <w:rPr>
          <w:lang w:val="en-US" w:eastAsia="ja-JP" w:bidi="hi-IN"/>
        </w:rPr>
        <w:t xml:space="preserve">HARQ process number: 4 for FDD 15kHz SCS and 8 for TDD 30kHz SCS as baseline </w:t>
      </w:r>
    </w:p>
    <w:p w14:paraId="1D1E5648" w14:textId="1B70CD70" w:rsidR="004672AC" w:rsidRPr="005D0086" w:rsidRDefault="004672AC" w:rsidP="0032024D">
      <w:pPr>
        <w:numPr>
          <w:ilvl w:val="0"/>
          <w:numId w:val="8"/>
        </w:numPr>
        <w:rPr>
          <w:lang w:val="en-US" w:eastAsia="ja-JP" w:bidi="hi-IN"/>
        </w:rPr>
      </w:pPr>
      <w:r w:rsidRPr="005D0086">
        <w:rPr>
          <w:lang w:val="en-US" w:eastAsia="ja-JP" w:bidi="hi-IN"/>
        </w:rPr>
        <w:t>Precoding model: Random precoder with Type I SP codebook</w:t>
      </w:r>
    </w:p>
    <w:p w14:paraId="74C68AD5" w14:textId="42FD1747" w:rsidR="00041266" w:rsidRPr="005D0086" w:rsidRDefault="002201EE" w:rsidP="002201EE">
      <w:pPr>
        <w:pStyle w:val="Heading2"/>
        <w:rPr>
          <w:lang w:val="en-US"/>
        </w:rPr>
      </w:pPr>
      <w:r w:rsidRPr="005D0086">
        <w:rPr>
          <w:lang w:val="en-US"/>
        </w:rPr>
        <w:t>MCS</w:t>
      </w:r>
    </w:p>
    <w:p w14:paraId="68FED454" w14:textId="77777777" w:rsidR="00B469EA" w:rsidRPr="005D0086" w:rsidRDefault="00B469EA" w:rsidP="0032024D">
      <w:pPr>
        <w:numPr>
          <w:ilvl w:val="0"/>
          <w:numId w:val="8"/>
        </w:numPr>
        <w:rPr>
          <w:lang w:val="en-US" w:eastAsia="ja-JP" w:bidi="hi-IN"/>
        </w:rPr>
      </w:pPr>
      <w:r w:rsidRPr="005D0086">
        <w:rPr>
          <w:lang w:val="en-US" w:eastAsia="ja-JP" w:bidi="hi-IN"/>
        </w:rPr>
        <w:t>Previous meeting status</w:t>
      </w:r>
    </w:p>
    <w:p w14:paraId="09637206" w14:textId="4F688846" w:rsidR="00B469EA" w:rsidRPr="005D0086" w:rsidRDefault="00B469EA" w:rsidP="0032024D">
      <w:pPr>
        <w:numPr>
          <w:ilvl w:val="1"/>
          <w:numId w:val="8"/>
        </w:numPr>
        <w:rPr>
          <w:lang w:val="en-US" w:eastAsia="ja-JP" w:bidi="hi-IN"/>
        </w:rPr>
      </w:pPr>
      <w:r w:rsidRPr="005D0086">
        <w:rPr>
          <w:lang w:val="en-US" w:eastAsia="ja-JP" w:bidi="hi-IN"/>
        </w:rPr>
        <w:t xml:space="preserve">Use MCS 4 (QPSK, CR=0.3) and MCS 13 (16QAM, CR=0.5) for initial simulation purpose </w:t>
      </w:r>
    </w:p>
    <w:p w14:paraId="4719FDE3" w14:textId="77777777" w:rsidR="00B469EA" w:rsidRPr="005D0086" w:rsidRDefault="00B469EA" w:rsidP="0032024D">
      <w:pPr>
        <w:numPr>
          <w:ilvl w:val="1"/>
          <w:numId w:val="8"/>
        </w:numPr>
        <w:rPr>
          <w:lang w:val="en-US" w:eastAsia="ja-JP" w:bidi="hi-IN"/>
        </w:rPr>
      </w:pPr>
      <w:r w:rsidRPr="005D0086">
        <w:rPr>
          <w:lang w:val="en-US" w:eastAsia="ja-JP" w:bidi="hi-IN"/>
        </w:rPr>
        <w:t xml:space="preserve">Further discuss MCS for requirements definition </w:t>
      </w:r>
    </w:p>
    <w:p w14:paraId="4B2DBFA9" w14:textId="77777777" w:rsidR="00B469EA" w:rsidRPr="005D0086" w:rsidRDefault="00B469EA" w:rsidP="0032024D">
      <w:pPr>
        <w:numPr>
          <w:ilvl w:val="1"/>
          <w:numId w:val="8"/>
        </w:numPr>
        <w:rPr>
          <w:lang w:val="en-US" w:eastAsia="ja-JP" w:bidi="hi-IN"/>
        </w:rPr>
      </w:pPr>
      <w:r w:rsidRPr="005D0086">
        <w:rPr>
          <w:lang w:val="en-US" w:eastAsia="ja-JP" w:bidi="hi-IN"/>
        </w:rPr>
        <w:t>Consider MCS corresponding to QPSK and 16QAM modulation formats</w:t>
      </w:r>
    </w:p>
    <w:p w14:paraId="77435239" w14:textId="77777777" w:rsidR="00B469EA" w:rsidRPr="005D0086" w:rsidRDefault="00B469EA" w:rsidP="0032024D">
      <w:pPr>
        <w:numPr>
          <w:ilvl w:val="0"/>
          <w:numId w:val="8"/>
        </w:numPr>
        <w:rPr>
          <w:lang w:val="en-US" w:eastAsia="ja-JP" w:bidi="hi-IN"/>
        </w:rPr>
      </w:pPr>
      <w:r w:rsidRPr="005D0086">
        <w:rPr>
          <w:lang w:val="en-US" w:eastAsia="ja-JP" w:bidi="hi-IN"/>
        </w:rPr>
        <w:t>Way forward</w:t>
      </w:r>
    </w:p>
    <w:p w14:paraId="18E39321" w14:textId="668C5476" w:rsidR="00DA3814" w:rsidRPr="005D0086" w:rsidRDefault="002A45C0" w:rsidP="0032024D">
      <w:pPr>
        <w:numPr>
          <w:ilvl w:val="1"/>
          <w:numId w:val="8"/>
        </w:numPr>
        <w:rPr>
          <w:lang w:val="en-US" w:eastAsia="ja-JP" w:bidi="hi-IN"/>
        </w:rPr>
      </w:pPr>
      <w:r w:rsidRPr="005D0086">
        <w:rPr>
          <w:color w:val="000000"/>
          <w:szCs w:val="24"/>
          <w:lang w:val="en-US" w:eastAsia="zh-CN"/>
        </w:rPr>
        <w:t>Down selection between MCS 4 and MCS 13 based on results for agreed INR values</w:t>
      </w:r>
      <w:r w:rsidR="00DA3814" w:rsidRPr="005D0086">
        <w:rPr>
          <w:lang w:val="en-US" w:eastAsia="ja-JP" w:bidi="hi-IN"/>
        </w:rPr>
        <w:t xml:space="preserve"> based on the following criteria</w:t>
      </w:r>
    </w:p>
    <w:p w14:paraId="6D900E09" w14:textId="43A7F75A" w:rsidR="00DA3814" w:rsidRPr="005D0086" w:rsidRDefault="00B257C4" w:rsidP="0032024D">
      <w:pPr>
        <w:numPr>
          <w:ilvl w:val="2"/>
          <w:numId w:val="8"/>
        </w:numPr>
        <w:rPr>
          <w:lang w:val="en-US" w:eastAsia="ja-JP" w:bidi="hi-IN"/>
        </w:rPr>
      </w:pPr>
      <w:r w:rsidRPr="005D0086">
        <w:rPr>
          <w:lang w:val="en-US" w:eastAsia="ja-JP" w:bidi="hi-IN"/>
        </w:rPr>
        <w:t xml:space="preserve">Option 1: </w:t>
      </w:r>
      <w:r w:rsidR="00DA3814" w:rsidRPr="005D0086">
        <w:rPr>
          <w:lang w:val="en-US" w:eastAsia="ja-JP" w:bidi="hi-IN"/>
        </w:rPr>
        <w:t>Testable performance benefit (</w:t>
      </w:r>
      <w:proofErr w:type="gramStart"/>
      <w:r w:rsidR="00DA3814" w:rsidRPr="005D0086">
        <w:rPr>
          <w:lang w:val="en-US" w:eastAsia="ja-JP" w:bidi="hi-IN"/>
        </w:rPr>
        <w:t>i.e.</w:t>
      </w:r>
      <w:proofErr w:type="gramEnd"/>
      <w:r w:rsidR="00DA3814" w:rsidRPr="005D0086">
        <w:rPr>
          <w:lang w:val="en-US" w:eastAsia="ja-JP" w:bidi="hi-IN"/>
        </w:rPr>
        <w:t xml:space="preserve"> &gt; 1 dB) of MMSE-IRC vs MMSE-MRC</w:t>
      </w:r>
    </w:p>
    <w:p w14:paraId="4A776030" w14:textId="49698CB2" w:rsidR="00DA3814" w:rsidRPr="005D0086" w:rsidRDefault="00B257C4" w:rsidP="0032024D">
      <w:pPr>
        <w:numPr>
          <w:ilvl w:val="2"/>
          <w:numId w:val="8"/>
        </w:numPr>
        <w:rPr>
          <w:lang w:val="en-US" w:eastAsia="ja-JP" w:bidi="hi-IN"/>
        </w:rPr>
      </w:pPr>
      <w:r w:rsidRPr="005D0086">
        <w:rPr>
          <w:lang w:val="en-US" w:eastAsia="ja-JP" w:bidi="hi-IN"/>
        </w:rPr>
        <w:t xml:space="preserve">Option 2: </w:t>
      </w:r>
      <w:r w:rsidR="00DA3814" w:rsidRPr="005D0086">
        <w:rPr>
          <w:lang w:val="en-US" w:eastAsia="ja-JP" w:bidi="hi-IN"/>
        </w:rPr>
        <w:t>SINR is not lower than -6 dB</w:t>
      </w:r>
    </w:p>
    <w:p w14:paraId="60B1E116" w14:textId="17ECF944" w:rsidR="00DA3814" w:rsidRPr="005D0086" w:rsidRDefault="00B257C4" w:rsidP="0032024D">
      <w:pPr>
        <w:numPr>
          <w:ilvl w:val="2"/>
          <w:numId w:val="8"/>
        </w:numPr>
        <w:rPr>
          <w:lang w:val="en-US" w:eastAsia="ja-JP" w:bidi="hi-IN"/>
        </w:rPr>
      </w:pPr>
      <w:r w:rsidRPr="005D0086">
        <w:rPr>
          <w:lang w:val="en-US" w:eastAsia="ja-JP" w:bidi="hi-IN"/>
        </w:rPr>
        <w:t xml:space="preserve">Option 3: </w:t>
      </w:r>
      <w:r w:rsidR="00DA3814" w:rsidRPr="005D0086">
        <w:rPr>
          <w:lang w:val="en-US" w:eastAsia="ja-JP" w:bidi="hi-IN"/>
        </w:rPr>
        <w:t>Consider the difference between SNR and INR to avoid possible handover</w:t>
      </w:r>
      <w:r w:rsidRPr="005D0086">
        <w:rPr>
          <w:lang w:val="en-US" w:eastAsia="ja-JP" w:bidi="hi-IN"/>
        </w:rPr>
        <w:t xml:space="preserve"> (SNR-INR &gt; -3dB)</w:t>
      </w:r>
    </w:p>
    <w:p w14:paraId="2314E60E" w14:textId="66FEF0B5" w:rsidR="00DA3814" w:rsidRPr="005D0086" w:rsidRDefault="00B257C4" w:rsidP="0032024D">
      <w:pPr>
        <w:numPr>
          <w:ilvl w:val="2"/>
          <w:numId w:val="8"/>
        </w:numPr>
        <w:rPr>
          <w:lang w:val="en-US" w:eastAsia="ja-JP" w:bidi="hi-IN"/>
        </w:rPr>
      </w:pPr>
      <w:r w:rsidRPr="005D0086">
        <w:rPr>
          <w:lang w:val="en-US" w:eastAsia="ja-JP" w:bidi="hi-IN"/>
        </w:rPr>
        <w:t xml:space="preserve">Option 4: </w:t>
      </w:r>
      <w:r w:rsidR="00DA3814" w:rsidRPr="005D0086">
        <w:rPr>
          <w:lang w:val="en-US" w:eastAsia="ja-JP" w:bidi="hi-IN"/>
        </w:rPr>
        <w:t>SNR &gt; INR</w:t>
      </w:r>
    </w:p>
    <w:p w14:paraId="0272CB13" w14:textId="2363F5A8" w:rsidR="002201EE" w:rsidRPr="005D0086" w:rsidRDefault="00DA3814" w:rsidP="0032024D">
      <w:pPr>
        <w:numPr>
          <w:ilvl w:val="2"/>
          <w:numId w:val="8"/>
        </w:numPr>
        <w:rPr>
          <w:lang w:val="en-US" w:eastAsia="ja-JP" w:bidi="hi-IN"/>
        </w:rPr>
      </w:pPr>
      <w:r w:rsidRPr="005D0086">
        <w:rPr>
          <w:lang w:val="en-US" w:eastAsia="ja-JP" w:bidi="hi-IN"/>
        </w:rPr>
        <w:t xml:space="preserve">Other </w:t>
      </w:r>
      <w:r w:rsidR="00B257C4" w:rsidRPr="005D0086">
        <w:rPr>
          <w:lang w:val="en-US" w:eastAsia="ja-JP" w:bidi="hi-IN"/>
        </w:rPr>
        <w:t>options</w:t>
      </w:r>
      <w:r w:rsidRPr="005D0086">
        <w:rPr>
          <w:lang w:val="en-US" w:eastAsia="ja-JP" w:bidi="hi-IN"/>
        </w:rPr>
        <w:t xml:space="preserve"> are not precluded</w:t>
      </w:r>
    </w:p>
    <w:p w14:paraId="4CD3F6DC" w14:textId="1DE2BAC3" w:rsidR="002A45C0" w:rsidRPr="005D0086" w:rsidRDefault="002A45C0" w:rsidP="0032024D">
      <w:pPr>
        <w:numPr>
          <w:ilvl w:val="2"/>
          <w:numId w:val="8"/>
        </w:numPr>
        <w:rPr>
          <w:lang w:val="en-US" w:eastAsia="ja-JP" w:bidi="hi-IN"/>
        </w:rPr>
      </w:pPr>
      <w:r w:rsidRPr="005D0086">
        <w:rPr>
          <w:lang w:val="en-US" w:eastAsia="ja-JP" w:bidi="hi-IN"/>
        </w:rPr>
        <w:t xml:space="preserve">Using of multiple options is not </w:t>
      </w:r>
      <w:r w:rsidR="005D67FC" w:rsidRPr="005D0086">
        <w:rPr>
          <w:lang w:val="en-US" w:eastAsia="ja-JP" w:bidi="hi-IN"/>
        </w:rPr>
        <w:t>precluded</w:t>
      </w:r>
    </w:p>
    <w:p w14:paraId="23D720F3" w14:textId="58D9EE34" w:rsidR="005D67FC" w:rsidRPr="005D0086" w:rsidRDefault="005D67FC" w:rsidP="0032024D">
      <w:pPr>
        <w:numPr>
          <w:ilvl w:val="1"/>
          <w:numId w:val="8"/>
        </w:numPr>
        <w:rPr>
          <w:lang w:val="en-US" w:eastAsia="ja-JP" w:bidi="hi-IN"/>
        </w:rPr>
      </w:pPr>
      <w:r w:rsidRPr="005D0086">
        <w:rPr>
          <w:lang w:val="en-US" w:eastAsia="ja-JP" w:bidi="hi-IN"/>
        </w:rPr>
        <w:t>Interested companies are encouraged to provide view</w:t>
      </w:r>
      <w:r w:rsidR="00B35302" w:rsidRPr="005D0086">
        <w:rPr>
          <w:lang w:val="en-US" w:eastAsia="ja-JP" w:bidi="hi-IN"/>
        </w:rPr>
        <w:t>s</w:t>
      </w:r>
      <w:r w:rsidRPr="005D0086">
        <w:rPr>
          <w:lang w:val="en-US" w:eastAsia="ja-JP" w:bidi="hi-IN"/>
        </w:rPr>
        <w:t xml:space="preserve"> on criteria for MCS </w:t>
      </w:r>
      <w:r w:rsidRPr="005D0086">
        <w:rPr>
          <w:color w:val="000000"/>
          <w:szCs w:val="24"/>
          <w:lang w:val="en-US" w:eastAsia="zh-CN"/>
        </w:rPr>
        <w:t>down selection</w:t>
      </w:r>
    </w:p>
    <w:p w14:paraId="56E956E1" w14:textId="77777777" w:rsidR="00CE220C" w:rsidRPr="005D0086" w:rsidRDefault="00CE220C" w:rsidP="00CE220C">
      <w:pPr>
        <w:rPr>
          <w:highlight w:val="yellow"/>
          <w:lang w:val="en-US" w:eastAsia="ja-JP" w:bidi="hi-IN"/>
        </w:rPr>
      </w:pPr>
    </w:p>
    <w:p w14:paraId="5FBD84F9" w14:textId="5062A092" w:rsidR="0083398A" w:rsidRPr="005D0086" w:rsidRDefault="0083398A" w:rsidP="0083398A">
      <w:pPr>
        <w:pStyle w:val="Heading1"/>
        <w:rPr>
          <w:lang w:val="en-US"/>
        </w:rPr>
      </w:pPr>
      <w:r w:rsidRPr="005D0086">
        <w:rPr>
          <w:lang w:val="en-US"/>
        </w:rPr>
        <w:lastRenderedPageBreak/>
        <w:t>Interference model for scenario 1</w:t>
      </w:r>
    </w:p>
    <w:p w14:paraId="6F58F47B" w14:textId="77777777" w:rsidR="0083398A" w:rsidRPr="005D0086" w:rsidRDefault="0083398A" w:rsidP="0083398A">
      <w:pPr>
        <w:pStyle w:val="Heading2"/>
        <w:rPr>
          <w:lang w:val="en-US"/>
        </w:rPr>
      </w:pPr>
      <w:r w:rsidRPr="005D0086">
        <w:rPr>
          <w:lang w:val="en-US"/>
        </w:rPr>
        <w:t>Background (agreements from #98-bis-e and #99-e meeting)</w:t>
      </w:r>
    </w:p>
    <w:p w14:paraId="38472269" w14:textId="77777777" w:rsidR="00671A7B" w:rsidRPr="005D0086" w:rsidRDefault="00671A7B" w:rsidP="0032024D">
      <w:pPr>
        <w:numPr>
          <w:ilvl w:val="0"/>
          <w:numId w:val="8"/>
        </w:numPr>
        <w:rPr>
          <w:lang w:val="en-US" w:eastAsia="ja-JP" w:bidi="hi-IN"/>
        </w:rPr>
      </w:pPr>
      <w:r w:rsidRPr="005D0086">
        <w:rPr>
          <w:lang w:val="en-US" w:eastAsia="ja-JP" w:bidi="hi-IN"/>
        </w:rPr>
        <w:t>Transmission rank of interfering PDSCH</w:t>
      </w:r>
    </w:p>
    <w:p w14:paraId="1BFFE233" w14:textId="77777777" w:rsidR="00671A7B" w:rsidRPr="005D0086" w:rsidRDefault="00671A7B" w:rsidP="0032024D">
      <w:pPr>
        <w:numPr>
          <w:ilvl w:val="1"/>
          <w:numId w:val="8"/>
        </w:numPr>
        <w:rPr>
          <w:lang w:val="en-US" w:eastAsia="ja-JP" w:bidi="hi-IN"/>
        </w:rPr>
      </w:pPr>
      <w:r w:rsidRPr="005D0086">
        <w:rPr>
          <w:lang w:val="en-US" w:eastAsia="ja-JP" w:bidi="hi-IN"/>
        </w:rPr>
        <w:t>Use the following assumptions initial simulation purpose: random rank with 70% and 30% probability for rank 1 and rank 2 transmission in the interfering cell(s)</w:t>
      </w:r>
    </w:p>
    <w:p w14:paraId="42958004" w14:textId="77777777" w:rsidR="00671A7B" w:rsidRPr="005D0086" w:rsidRDefault="00671A7B" w:rsidP="0032024D">
      <w:pPr>
        <w:numPr>
          <w:ilvl w:val="0"/>
          <w:numId w:val="8"/>
        </w:numPr>
        <w:rPr>
          <w:lang w:val="en-US" w:eastAsia="ja-JP" w:bidi="hi-IN"/>
        </w:rPr>
      </w:pPr>
      <w:r w:rsidRPr="005D0086">
        <w:rPr>
          <w:lang w:val="en-US" w:eastAsia="ja-JP" w:bidi="hi-IN"/>
        </w:rPr>
        <w:t>Precoding of interfering PDSCH</w:t>
      </w:r>
    </w:p>
    <w:p w14:paraId="7C5CE9D9" w14:textId="77777777" w:rsidR="00671A7B" w:rsidRPr="005D0086" w:rsidRDefault="00671A7B" w:rsidP="0032024D">
      <w:pPr>
        <w:numPr>
          <w:ilvl w:val="1"/>
          <w:numId w:val="8"/>
        </w:numPr>
        <w:rPr>
          <w:lang w:val="en-US" w:eastAsia="ja-JP" w:bidi="hi-IN"/>
        </w:rPr>
      </w:pPr>
      <w:r w:rsidRPr="005D0086">
        <w:rPr>
          <w:lang w:val="en-US" w:eastAsia="ja-JP" w:bidi="hi-IN"/>
        </w:rPr>
        <w:t>Random precoding with single panel type I codebook per slot and per PRB bundling granularity, with PRB bundling size of 2.</w:t>
      </w:r>
    </w:p>
    <w:p w14:paraId="13842637" w14:textId="77777777" w:rsidR="00671A7B" w:rsidRPr="005D0086" w:rsidRDefault="00671A7B" w:rsidP="0032024D">
      <w:pPr>
        <w:numPr>
          <w:ilvl w:val="0"/>
          <w:numId w:val="8"/>
        </w:numPr>
        <w:rPr>
          <w:lang w:val="en-US" w:eastAsia="ja-JP" w:bidi="hi-IN"/>
        </w:rPr>
      </w:pPr>
      <w:r w:rsidRPr="005D0086">
        <w:rPr>
          <w:lang w:val="en-US" w:eastAsia="ja-JP" w:bidi="hi-IN"/>
        </w:rPr>
        <w:t>Modulation order of interfering PDSCH</w:t>
      </w:r>
    </w:p>
    <w:p w14:paraId="4FBAD389" w14:textId="77777777" w:rsidR="00671A7B" w:rsidRPr="005D0086" w:rsidRDefault="00671A7B" w:rsidP="0032024D">
      <w:pPr>
        <w:numPr>
          <w:ilvl w:val="1"/>
          <w:numId w:val="8"/>
        </w:numPr>
        <w:rPr>
          <w:lang w:val="en-US" w:eastAsia="ja-JP" w:bidi="hi-IN"/>
        </w:rPr>
      </w:pPr>
      <w:r w:rsidRPr="005D0086">
        <w:rPr>
          <w:lang w:val="en-US" w:eastAsia="ja-JP" w:bidi="hi-IN"/>
        </w:rPr>
        <w:t>Use 16QAM randomly modulated symbols for initial simulation assumption and other options not precluded.</w:t>
      </w:r>
    </w:p>
    <w:p w14:paraId="72B6F16E" w14:textId="2E17008F" w:rsidR="0083398A" w:rsidRPr="005D0086" w:rsidRDefault="00EB1FD4" w:rsidP="00EB1FD4">
      <w:pPr>
        <w:pStyle w:val="Heading2"/>
        <w:rPr>
          <w:lang w:val="en-US"/>
        </w:rPr>
      </w:pPr>
      <w:r w:rsidRPr="005D0086">
        <w:rPr>
          <w:lang w:val="en-US"/>
        </w:rPr>
        <w:t>Deployment</w:t>
      </w:r>
    </w:p>
    <w:p w14:paraId="123C9968" w14:textId="77777777" w:rsidR="00EB1FD4" w:rsidRPr="005D0086" w:rsidRDefault="00EB1FD4" w:rsidP="0032024D">
      <w:pPr>
        <w:numPr>
          <w:ilvl w:val="0"/>
          <w:numId w:val="8"/>
        </w:numPr>
        <w:rPr>
          <w:lang w:val="en-US" w:eastAsia="ja-JP" w:bidi="hi-IN"/>
        </w:rPr>
      </w:pPr>
      <w:r w:rsidRPr="005D0086">
        <w:rPr>
          <w:lang w:val="en-US" w:eastAsia="ja-JP" w:bidi="hi-IN"/>
        </w:rPr>
        <w:t>Previous meeting status</w:t>
      </w:r>
    </w:p>
    <w:p w14:paraId="2E15DB9B" w14:textId="77777777" w:rsidR="00862286" w:rsidRPr="005D0086" w:rsidRDefault="00862286" w:rsidP="0032024D">
      <w:pPr>
        <w:numPr>
          <w:ilvl w:val="1"/>
          <w:numId w:val="8"/>
        </w:numPr>
        <w:rPr>
          <w:lang w:val="en-US" w:eastAsia="ja-JP" w:bidi="hi-IN"/>
        </w:rPr>
      </w:pPr>
      <w:r w:rsidRPr="005D0086">
        <w:rPr>
          <w:lang w:val="en-US" w:eastAsia="ja-JP" w:bidi="hi-IN"/>
        </w:rPr>
        <w:t>Consider Homogeneous deployment assumptions</w:t>
      </w:r>
    </w:p>
    <w:p w14:paraId="1796A519" w14:textId="77777777" w:rsidR="00862286" w:rsidRPr="005D0086" w:rsidRDefault="00862286" w:rsidP="0032024D">
      <w:pPr>
        <w:numPr>
          <w:ilvl w:val="1"/>
          <w:numId w:val="8"/>
        </w:numPr>
        <w:rPr>
          <w:lang w:val="en-US" w:eastAsia="ja-JP" w:bidi="hi-IN"/>
        </w:rPr>
      </w:pPr>
      <w:r w:rsidRPr="005D0086">
        <w:rPr>
          <w:lang w:val="en-US" w:eastAsia="ja-JP" w:bidi="hi-IN"/>
        </w:rPr>
        <w:t xml:space="preserve">FFS whether for consider </w:t>
      </w:r>
      <w:proofErr w:type="spellStart"/>
      <w:r w:rsidRPr="005D0086">
        <w:rPr>
          <w:lang w:val="en-US" w:eastAsia="ja-JP" w:bidi="hi-IN"/>
        </w:rPr>
        <w:t>HetNet</w:t>
      </w:r>
      <w:proofErr w:type="spellEnd"/>
      <w:r w:rsidRPr="005D0086">
        <w:rPr>
          <w:lang w:val="en-US" w:eastAsia="ja-JP" w:bidi="hi-IN"/>
        </w:rPr>
        <w:t xml:space="preserve"> deployment assumptions</w:t>
      </w:r>
    </w:p>
    <w:p w14:paraId="17C7E078" w14:textId="14BF2D3D" w:rsidR="00862286" w:rsidRPr="005D0086" w:rsidRDefault="00862286" w:rsidP="0032024D">
      <w:pPr>
        <w:numPr>
          <w:ilvl w:val="0"/>
          <w:numId w:val="8"/>
        </w:numPr>
        <w:rPr>
          <w:lang w:val="en-US" w:eastAsia="ja-JP" w:bidi="hi-IN"/>
        </w:rPr>
      </w:pPr>
      <w:r w:rsidRPr="005D0086">
        <w:rPr>
          <w:lang w:val="en-US" w:eastAsia="ja-JP" w:bidi="hi-IN"/>
        </w:rPr>
        <w:t>Way forward</w:t>
      </w:r>
    </w:p>
    <w:p w14:paraId="0537446C" w14:textId="7D0BF663" w:rsidR="00023088" w:rsidRPr="005D0086" w:rsidRDefault="008E43DA" w:rsidP="0032024D">
      <w:pPr>
        <w:numPr>
          <w:ilvl w:val="1"/>
          <w:numId w:val="8"/>
        </w:numPr>
        <w:rPr>
          <w:lang w:val="en-US" w:eastAsia="ja-JP" w:bidi="hi-IN"/>
        </w:rPr>
      </w:pPr>
      <w:r w:rsidRPr="005D0086">
        <w:rPr>
          <w:lang w:val="en-US" w:eastAsia="ja-JP" w:bidi="hi-IN"/>
        </w:rPr>
        <w:t>Keep previous meeting agreement</w:t>
      </w:r>
    </w:p>
    <w:p w14:paraId="221C966C" w14:textId="77777777" w:rsidR="00CE220C" w:rsidRPr="005D0086" w:rsidRDefault="00CE220C" w:rsidP="00CE220C">
      <w:pPr>
        <w:rPr>
          <w:highlight w:val="yellow"/>
          <w:lang w:val="en-US" w:eastAsia="ja-JP" w:bidi="hi-IN"/>
        </w:rPr>
      </w:pPr>
    </w:p>
    <w:p w14:paraId="437D3E7F" w14:textId="25217C54" w:rsidR="00EB1FD4" w:rsidRPr="005D0086" w:rsidRDefault="004231D1" w:rsidP="004231D1">
      <w:pPr>
        <w:pStyle w:val="Heading2"/>
        <w:rPr>
          <w:lang w:val="en-US"/>
        </w:rPr>
      </w:pPr>
      <w:r w:rsidRPr="005D0086">
        <w:rPr>
          <w:lang w:val="en-US"/>
        </w:rPr>
        <w:t>INR values for Homogeneous deployment assumptions</w:t>
      </w:r>
    </w:p>
    <w:p w14:paraId="1C13D4A6" w14:textId="77777777" w:rsidR="004231D1" w:rsidRPr="005D0086" w:rsidRDefault="004231D1" w:rsidP="0032024D">
      <w:pPr>
        <w:numPr>
          <w:ilvl w:val="0"/>
          <w:numId w:val="8"/>
        </w:numPr>
        <w:rPr>
          <w:lang w:val="en-US" w:eastAsia="ja-JP" w:bidi="hi-IN"/>
        </w:rPr>
      </w:pPr>
      <w:r w:rsidRPr="005D0086">
        <w:rPr>
          <w:lang w:val="en-US" w:eastAsia="ja-JP" w:bidi="hi-IN"/>
        </w:rPr>
        <w:t>Previous meeting status</w:t>
      </w:r>
    </w:p>
    <w:p w14:paraId="0E2A5796" w14:textId="77777777" w:rsidR="004231D1" w:rsidRPr="005D0086" w:rsidRDefault="004231D1" w:rsidP="0032024D">
      <w:pPr>
        <w:numPr>
          <w:ilvl w:val="1"/>
          <w:numId w:val="8"/>
        </w:numPr>
        <w:tabs>
          <w:tab w:val="num" w:pos="1440"/>
        </w:tabs>
        <w:rPr>
          <w:lang w:val="en-US" w:eastAsia="ja-JP" w:bidi="hi-IN"/>
        </w:rPr>
      </w:pPr>
      <w:r w:rsidRPr="005D0086">
        <w:rPr>
          <w:lang w:val="en-US" w:eastAsia="ja-JP" w:bidi="hi-IN"/>
        </w:rPr>
        <w:t>Consider DIP1/2 = -1.73/-8.66 dB (INR1/2 = 5.43/-1.50 dB in case of 2 interference cells and INR 3.1 dB in case of 1 interference cell) as baseline for initial link level analysis for Synchronous network</w:t>
      </w:r>
    </w:p>
    <w:p w14:paraId="096EC9DF" w14:textId="77777777" w:rsidR="004231D1" w:rsidRPr="005D0086" w:rsidRDefault="004231D1" w:rsidP="0032024D">
      <w:pPr>
        <w:numPr>
          <w:ilvl w:val="1"/>
          <w:numId w:val="8"/>
        </w:numPr>
        <w:tabs>
          <w:tab w:val="num" w:pos="1440"/>
        </w:tabs>
        <w:rPr>
          <w:lang w:val="en-US" w:eastAsia="ja-JP" w:bidi="hi-IN"/>
        </w:rPr>
      </w:pPr>
      <w:r w:rsidRPr="005D0086">
        <w:rPr>
          <w:lang w:val="en-US" w:eastAsia="ja-JP" w:bidi="hi-IN"/>
        </w:rPr>
        <w:t>Results for other interference profiles are welcome</w:t>
      </w:r>
    </w:p>
    <w:p w14:paraId="7A432236" w14:textId="77777777" w:rsidR="004231D1" w:rsidRPr="005D0086" w:rsidRDefault="004231D1" w:rsidP="0032024D">
      <w:pPr>
        <w:numPr>
          <w:ilvl w:val="1"/>
          <w:numId w:val="8"/>
        </w:numPr>
        <w:tabs>
          <w:tab w:val="num" w:pos="1440"/>
        </w:tabs>
        <w:rPr>
          <w:lang w:val="en-US" w:eastAsia="ja-JP" w:bidi="hi-IN"/>
        </w:rPr>
      </w:pPr>
      <w:r w:rsidRPr="005D0086">
        <w:rPr>
          <w:lang w:val="en-US" w:eastAsia="ja-JP" w:bidi="hi-IN"/>
        </w:rPr>
        <w:t>Other options are not precluded for requirements definition</w:t>
      </w:r>
    </w:p>
    <w:p w14:paraId="7C846647" w14:textId="395A45C8" w:rsidR="004231D1" w:rsidRPr="005D0086" w:rsidRDefault="004231D1" w:rsidP="0032024D">
      <w:pPr>
        <w:numPr>
          <w:ilvl w:val="1"/>
          <w:numId w:val="8"/>
        </w:numPr>
        <w:tabs>
          <w:tab w:val="num" w:pos="1440"/>
        </w:tabs>
        <w:rPr>
          <w:lang w:val="en-US" w:eastAsia="ja-JP" w:bidi="hi-IN"/>
        </w:rPr>
      </w:pPr>
      <w:r w:rsidRPr="005D0086">
        <w:rPr>
          <w:lang w:val="en-US" w:eastAsia="ja-JP" w:bidi="hi-IN"/>
        </w:rPr>
        <w:t>FFS assumptions for asynchronous network</w:t>
      </w:r>
    </w:p>
    <w:p w14:paraId="5733E1FF" w14:textId="66EB4E3E" w:rsidR="004231D1" w:rsidRPr="005D0086" w:rsidRDefault="004231D1" w:rsidP="0032024D">
      <w:pPr>
        <w:numPr>
          <w:ilvl w:val="0"/>
          <w:numId w:val="8"/>
        </w:numPr>
        <w:rPr>
          <w:lang w:val="en-US" w:eastAsia="ja-JP" w:bidi="hi-IN"/>
        </w:rPr>
      </w:pPr>
      <w:r w:rsidRPr="005D0086">
        <w:rPr>
          <w:lang w:val="en-US" w:eastAsia="ja-JP" w:bidi="hi-IN"/>
        </w:rPr>
        <w:t>Way forward</w:t>
      </w:r>
    </w:p>
    <w:p w14:paraId="6C259855" w14:textId="337D29A1" w:rsidR="004231D1" w:rsidRPr="005D0086" w:rsidRDefault="001F22FA" w:rsidP="0032024D">
      <w:pPr>
        <w:numPr>
          <w:ilvl w:val="1"/>
          <w:numId w:val="8"/>
        </w:numPr>
        <w:rPr>
          <w:lang w:val="en-US" w:eastAsia="ja-JP" w:bidi="hi-IN"/>
        </w:rPr>
      </w:pPr>
      <w:r w:rsidRPr="005D0086">
        <w:rPr>
          <w:lang w:val="en-US" w:eastAsia="ja-JP" w:bidi="hi-IN"/>
        </w:rPr>
        <w:t xml:space="preserve">Further </w:t>
      </w:r>
      <w:r w:rsidR="00B3596D" w:rsidRPr="005D0086">
        <w:rPr>
          <w:lang w:val="en-US" w:eastAsia="ja-JP" w:bidi="hi-IN"/>
        </w:rPr>
        <w:t>discuss the following options for PDSCH requirements definition</w:t>
      </w:r>
      <w:r w:rsidR="00B01FCE" w:rsidRPr="005D0086">
        <w:rPr>
          <w:lang w:val="en-US" w:eastAsia="ja-JP" w:bidi="hi-IN"/>
        </w:rPr>
        <w:t xml:space="preserve"> for synchronous network</w:t>
      </w:r>
    </w:p>
    <w:p w14:paraId="342E51A7" w14:textId="5FBA8724" w:rsidR="004231D1" w:rsidRPr="005D0086" w:rsidRDefault="0042693E" w:rsidP="0032024D">
      <w:pPr>
        <w:numPr>
          <w:ilvl w:val="2"/>
          <w:numId w:val="8"/>
        </w:numPr>
        <w:rPr>
          <w:lang w:val="en-US" w:eastAsia="ja-JP" w:bidi="hi-IN"/>
        </w:rPr>
      </w:pPr>
      <w:r w:rsidRPr="005D0086">
        <w:rPr>
          <w:lang w:val="en-US" w:eastAsia="ja-JP" w:bidi="hi-IN"/>
        </w:rPr>
        <w:t>Option 1: INR</w:t>
      </w:r>
      <w:r w:rsidR="00634FC4" w:rsidRPr="005D0086">
        <w:rPr>
          <w:lang w:val="en-US" w:eastAsia="ja-JP" w:bidi="hi-IN"/>
        </w:rPr>
        <w:t>s</w:t>
      </w:r>
      <w:r w:rsidRPr="005D0086">
        <w:rPr>
          <w:lang w:val="en-US" w:eastAsia="ja-JP" w:bidi="hi-IN"/>
        </w:rPr>
        <w:t xml:space="preserve"> 5.43</w:t>
      </w:r>
      <w:r w:rsidR="00634FC4" w:rsidRPr="005D0086">
        <w:rPr>
          <w:lang w:val="en-US" w:eastAsia="ja-JP" w:bidi="hi-IN"/>
        </w:rPr>
        <w:t xml:space="preserve"> and </w:t>
      </w:r>
      <w:r w:rsidRPr="005D0086">
        <w:rPr>
          <w:lang w:val="en-US" w:eastAsia="ja-JP" w:bidi="hi-IN"/>
        </w:rPr>
        <w:t>-1.50 dB in case of 2 interference cells and INR 3.1 dB in case of 1 interference cell</w:t>
      </w:r>
    </w:p>
    <w:p w14:paraId="07F730B5" w14:textId="48737395" w:rsidR="004231D1" w:rsidRPr="005D0086" w:rsidRDefault="0042693E" w:rsidP="0032024D">
      <w:pPr>
        <w:numPr>
          <w:ilvl w:val="2"/>
          <w:numId w:val="8"/>
        </w:numPr>
        <w:rPr>
          <w:lang w:val="en-US" w:eastAsia="ja-JP" w:bidi="hi-IN"/>
        </w:rPr>
      </w:pPr>
      <w:r w:rsidRPr="005D0086">
        <w:rPr>
          <w:lang w:val="en-US" w:eastAsia="ja-JP" w:bidi="hi-IN"/>
        </w:rPr>
        <w:t xml:space="preserve">Option 2: </w:t>
      </w:r>
      <w:r w:rsidR="00B72F86" w:rsidRPr="005D0086">
        <w:rPr>
          <w:lang w:val="en-US" w:eastAsia="ja-JP" w:bidi="hi-IN"/>
        </w:rPr>
        <w:t>I</w:t>
      </w:r>
      <w:r w:rsidR="00B72F86" w:rsidRPr="005D0086">
        <w:rPr>
          <w:color w:val="000000"/>
          <w:szCs w:val="24"/>
          <w:lang w:val="en-US" w:eastAsia="zh-CN"/>
        </w:rPr>
        <w:t xml:space="preserve">NRs 7.77 and 2.29 dB </w:t>
      </w:r>
      <w:r w:rsidR="005737D4" w:rsidRPr="005D0086">
        <w:rPr>
          <w:lang w:val="en-US" w:eastAsia="ja-JP" w:bidi="hi-IN"/>
        </w:rPr>
        <w:t>in case of 2 interference cells</w:t>
      </w:r>
      <w:r w:rsidR="00AF45D7" w:rsidRPr="005D0086">
        <w:rPr>
          <w:lang w:val="en-US" w:eastAsia="ja-JP" w:bidi="hi-IN"/>
        </w:rPr>
        <w:t xml:space="preserve"> and FFS in case of 1 interference cell</w:t>
      </w:r>
    </w:p>
    <w:p w14:paraId="49611D68" w14:textId="787B570A" w:rsidR="004231D1" w:rsidRPr="005D0086" w:rsidRDefault="00B72F86" w:rsidP="0032024D">
      <w:pPr>
        <w:numPr>
          <w:ilvl w:val="2"/>
          <w:numId w:val="8"/>
        </w:numPr>
        <w:rPr>
          <w:lang w:val="en-US" w:eastAsia="ja-JP" w:bidi="hi-IN"/>
        </w:rPr>
      </w:pPr>
      <w:r w:rsidRPr="005D0086">
        <w:rPr>
          <w:color w:val="000000"/>
          <w:szCs w:val="24"/>
          <w:lang w:val="en-US" w:eastAsia="zh-CN"/>
        </w:rPr>
        <w:t>Option 3: INRs 13.91 and 3.34 dB</w:t>
      </w:r>
      <w:r w:rsidR="005737D4" w:rsidRPr="005D0086">
        <w:rPr>
          <w:color w:val="000000"/>
          <w:szCs w:val="24"/>
          <w:lang w:val="en-US" w:eastAsia="zh-CN"/>
        </w:rPr>
        <w:t xml:space="preserve"> </w:t>
      </w:r>
      <w:r w:rsidR="005737D4" w:rsidRPr="005D0086">
        <w:rPr>
          <w:lang w:val="en-US" w:eastAsia="ja-JP" w:bidi="hi-IN"/>
        </w:rPr>
        <w:t>in case of 2 interference cells</w:t>
      </w:r>
      <w:r w:rsidR="00AF45D7" w:rsidRPr="005D0086">
        <w:rPr>
          <w:lang w:val="en-US" w:eastAsia="ja-JP" w:bidi="hi-IN"/>
        </w:rPr>
        <w:t xml:space="preserve"> and FFS in case of 1 interference cell</w:t>
      </w:r>
    </w:p>
    <w:p w14:paraId="71DC1F7F" w14:textId="2290BF7B" w:rsidR="004231D1" w:rsidRPr="005D0086" w:rsidRDefault="005737D4" w:rsidP="0032024D">
      <w:pPr>
        <w:numPr>
          <w:ilvl w:val="2"/>
          <w:numId w:val="8"/>
        </w:numPr>
        <w:rPr>
          <w:lang w:val="en-US" w:eastAsia="ja-JP" w:bidi="hi-IN"/>
        </w:rPr>
      </w:pPr>
      <w:r w:rsidRPr="005D0086">
        <w:rPr>
          <w:lang w:val="en-US" w:eastAsia="ja-JP" w:bidi="hi-IN"/>
        </w:rPr>
        <w:t>Other options are not precluded</w:t>
      </w:r>
    </w:p>
    <w:p w14:paraId="1B332CBA" w14:textId="677A4244" w:rsidR="00B01FCE" w:rsidRPr="005D0086" w:rsidRDefault="00B01FCE" w:rsidP="0032024D">
      <w:pPr>
        <w:numPr>
          <w:ilvl w:val="1"/>
          <w:numId w:val="8"/>
        </w:numPr>
        <w:rPr>
          <w:lang w:val="en-US" w:eastAsia="ja-JP" w:bidi="hi-IN"/>
        </w:rPr>
      </w:pPr>
      <w:r w:rsidRPr="005D0086">
        <w:rPr>
          <w:lang w:val="en-US" w:eastAsia="ja-JP" w:bidi="hi-IN"/>
        </w:rPr>
        <w:t>FFS assumptions for asynchronous network</w:t>
      </w:r>
    </w:p>
    <w:p w14:paraId="12B64064" w14:textId="77777777" w:rsidR="00CE220C" w:rsidRPr="005D0086" w:rsidRDefault="00CE220C" w:rsidP="00CE220C">
      <w:pPr>
        <w:rPr>
          <w:highlight w:val="yellow"/>
          <w:lang w:val="en-US" w:eastAsia="ja-JP" w:bidi="hi-IN"/>
        </w:rPr>
      </w:pPr>
    </w:p>
    <w:p w14:paraId="2C9705A8" w14:textId="625FFB4D" w:rsidR="00AE5F10" w:rsidRPr="005D0086" w:rsidRDefault="00AE5F10" w:rsidP="00AE5F10">
      <w:pPr>
        <w:pStyle w:val="Heading2"/>
        <w:rPr>
          <w:lang w:val="en-US"/>
        </w:rPr>
      </w:pPr>
      <w:r w:rsidRPr="005D0086">
        <w:rPr>
          <w:lang w:val="en-US"/>
        </w:rPr>
        <w:t xml:space="preserve">INR values for </w:t>
      </w:r>
      <w:proofErr w:type="spellStart"/>
      <w:r w:rsidRPr="005D0086">
        <w:rPr>
          <w:lang w:val="en-US"/>
        </w:rPr>
        <w:t>HetNet</w:t>
      </w:r>
      <w:proofErr w:type="spellEnd"/>
      <w:r w:rsidRPr="005D0086">
        <w:rPr>
          <w:lang w:val="en-US"/>
        </w:rPr>
        <w:t xml:space="preserve"> deployment assumptions (in case </w:t>
      </w:r>
      <w:proofErr w:type="spellStart"/>
      <w:r w:rsidRPr="005D0086">
        <w:rPr>
          <w:lang w:val="en-US"/>
        </w:rPr>
        <w:t>HetNet</w:t>
      </w:r>
      <w:proofErr w:type="spellEnd"/>
      <w:r w:rsidRPr="005D0086">
        <w:rPr>
          <w:lang w:val="en-US"/>
        </w:rPr>
        <w:t xml:space="preserve"> is agreed)</w:t>
      </w:r>
    </w:p>
    <w:p w14:paraId="7519710B" w14:textId="77777777" w:rsidR="00AE5F10" w:rsidRPr="005D0086" w:rsidRDefault="00AE5F10" w:rsidP="0032024D">
      <w:pPr>
        <w:numPr>
          <w:ilvl w:val="0"/>
          <w:numId w:val="8"/>
        </w:numPr>
        <w:rPr>
          <w:lang w:val="en-US" w:eastAsia="ja-JP" w:bidi="hi-IN"/>
        </w:rPr>
      </w:pPr>
      <w:r w:rsidRPr="005D0086">
        <w:rPr>
          <w:lang w:val="en-US" w:eastAsia="ja-JP" w:bidi="hi-IN"/>
        </w:rPr>
        <w:t>Previous meeting status</w:t>
      </w:r>
    </w:p>
    <w:p w14:paraId="3AA7AF5A" w14:textId="77777777" w:rsidR="00AE5F10" w:rsidRPr="005D0086" w:rsidRDefault="00AE5F10" w:rsidP="0032024D">
      <w:pPr>
        <w:numPr>
          <w:ilvl w:val="1"/>
          <w:numId w:val="8"/>
        </w:numPr>
        <w:rPr>
          <w:lang w:val="en-US" w:eastAsia="ja-JP" w:bidi="hi-IN"/>
        </w:rPr>
      </w:pPr>
      <w:r w:rsidRPr="005D0086">
        <w:rPr>
          <w:lang w:val="en-US" w:eastAsia="ja-JP" w:bidi="hi-IN"/>
        </w:rPr>
        <w:t>Option 1: INRs 11.39 and 5.45 dB (DIPs -1.23 and -7.16 dB)</w:t>
      </w:r>
    </w:p>
    <w:p w14:paraId="4DFED00F" w14:textId="77777777" w:rsidR="00AE5F10" w:rsidRPr="005D0086" w:rsidRDefault="00AE5F10" w:rsidP="0032024D">
      <w:pPr>
        <w:numPr>
          <w:ilvl w:val="1"/>
          <w:numId w:val="8"/>
        </w:numPr>
        <w:rPr>
          <w:lang w:val="en-US" w:eastAsia="ja-JP" w:bidi="hi-IN"/>
        </w:rPr>
      </w:pPr>
      <w:r w:rsidRPr="005D0086">
        <w:rPr>
          <w:lang w:val="en-US" w:eastAsia="ja-JP" w:bidi="hi-IN"/>
        </w:rPr>
        <w:lastRenderedPageBreak/>
        <w:t>Other options are not precluded</w:t>
      </w:r>
    </w:p>
    <w:p w14:paraId="76E80C43" w14:textId="77777777" w:rsidR="00AE5F10" w:rsidRPr="005D0086" w:rsidRDefault="00AE5F10" w:rsidP="0032024D">
      <w:pPr>
        <w:numPr>
          <w:ilvl w:val="0"/>
          <w:numId w:val="8"/>
        </w:numPr>
        <w:rPr>
          <w:lang w:val="en-US" w:eastAsia="ja-JP" w:bidi="hi-IN"/>
        </w:rPr>
      </w:pPr>
      <w:r w:rsidRPr="005D0086">
        <w:rPr>
          <w:lang w:val="en-US" w:eastAsia="ja-JP" w:bidi="hi-IN"/>
        </w:rPr>
        <w:t>Way forward</w:t>
      </w:r>
    </w:p>
    <w:p w14:paraId="260EA741" w14:textId="1C3114C9" w:rsidR="004231D1" w:rsidRPr="005D0086" w:rsidRDefault="00AE5F10" w:rsidP="0032024D">
      <w:pPr>
        <w:numPr>
          <w:ilvl w:val="1"/>
          <w:numId w:val="8"/>
        </w:numPr>
        <w:rPr>
          <w:lang w:val="en-US" w:eastAsia="ja-JP" w:bidi="hi-IN"/>
        </w:rPr>
      </w:pPr>
      <w:r w:rsidRPr="005D0086">
        <w:rPr>
          <w:lang w:val="en-US" w:eastAsia="ja-JP" w:bidi="hi-IN"/>
        </w:rPr>
        <w:t>Keep previous meeting agreement</w:t>
      </w:r>
    </w:p>
    <w:p w14:paraId="41CC7297" w14:textId="77777777" w:rsidR="00CE220C" w:rsidRPr="005D0086" w:rsidRDefault="00CE220C" w:rsidP="00CE220C">
      <w:pPr>
        <w:rPr>
          <w:highlight w:val="yellow"/>
          <w:lang w:val="en-US" w:eastAsia="ja-JP" w:bidi="hi-IN"/>
        </w:rPr>
      </w:pPr>
    </w:p>
    <w:p w14:paraId="4EF9EF37" w14:textId="77777777" w:rsidR="009B617A" w:rsidRPr="005D0086" w:rsidRDefault="009B617A" w:rsidP="009B617A">
      <w:pPr>
        <w:pStyle w:val="Heading2"/>
        <w:rPr>
          <w:lang w:val="en-US"/>
        </w:rPr>
      </w:pPr>
      <w:r w:rsidRPr="005D0086">
        <w:rPr>
          <w:lang w:val="en-US"/>
        </w:rPr>
        <w:t>Number of explicitly modeled interference cells</w:t>
      </w:r>
    </w:p>
    <w:p w14:paraId="11D2AC90" w14:textId="77777777" w:rsidR="00634FC4" w:rsidRPr="005D0086" w:rsidRDefault="00634FC4" w:rsidP="0032024D">
      <w:pPr>
        <w:numPr>
          <w:ilvl w:val="0"/>
          <w:numId w:val="8"/>
        </w:numPr>
        <w:rPr>
          <w:lang w:val="en-US" w:eastAsia="ja-JP" w:bidi="hi-IN"/>
        </w:rPr>
      </w:pPr>
      <w:r w:rsidRPr="005D0086">
        <w:rPr>
          <w:lang w:val="en-US" w:eastAsia="ja-JP" w:bidi="hi-IN"/>
        </w:rPr>
        <w:t>Previous meeting status</w:t>
      </w:r>
    </w:p>
    <w:p w14:paraId="3143F27C" w14:textId="77777777" w:rsidR="00B8677F" w:rsidRPr="005D0086" w:rsidRDefault="00B8677F" w:rsidP="0032024D">
      <w:pPr>
        <w:numPr>
          <w:ilvl w:val="1"/>
          <w:numId w:val="8"/>
        </w:numPr>
        <w:rPr>
          <w:lang w:val="en-US" w:eastAsia="ja-JP" w:bidi="hi-IN"/>
        </w:rPr>
      </w:pPr>
      <w:r w:rsidRPr="005D0086">
        <w:rPr>
          <w:lang w:val="en-US" w:eastAsia="ja-JP" w:bidi="hi-IN"/>
        </w:rPr>
        <w:t>Companies are encouraged to check performance with 1 and 2 interference cells for initial simulations</w:t>
      </w:r>
    </w:p>
    <w:p w14:paraId="16BA4422" w14:textId="77777777" w:rsidR="00B8677F" w:rsidRPr="005D0086" w:rsidRDefault="00B8677F" w:rsidP="0032024D">
      <w:pPr>
        <w:numPr>
          <w:ilvl w:val="1"/>
          <w:numId w:val="8"/>
        </w:numPr>
        <w:rPr>
          <w:lang w:val="en-US" w:eastAsia="ja-JP" w:bidi="hi-IN"/>
        </w:rPr>
      </w:pPr>
      <w:r w:rsidRPr="005D0086">
        <w:rPr>
          <w:lang w:val="en-US" w:eastAsia="ja-JP" w:bidi="hi-IN"/>
        </w:rPr>
        <w:t>Further discuss the assumptions for requirements definition</w:t>
      </w:r>
    </w:p>
    <w:p w14:paraId="41433896" w14:textId="063965DD" w:rsidR="00B8677F" w:rsidRPr="005D0086" w:rsidRDefault="00B8677F" w:rsidP="0032024D">
      <w:pPr>
        <w:numPr>
          <w:ilvl w:val="0"/>
          <w:numId w:val="8"/>
        </w:numPr>
        <w:rPr>
          <w:lang w:val="en-US" w:eastAsia="ja-JP" w:bidi="hi-IN"/>
        </w:rPr>
      </w:pPr>
      <w:r w:rsidRPr="005D0086">
        <w:rPr>
          <w:lang w:val="en-US" w:eastAsia="ja-JP" w:bidi="hi-IN"/>
        </w:rPr>
        <w:t>Way forward</w:t>
      </w:r>
    </w:p>
    <w:p w14:paraId="63058BD3" w14:textId="22DC2A91" w:rsidR="00AF4B45" w:rsidRPr="005D0086" w:rsidRDefault="008E43DA" w:rsidP="0032024D">
      <w:pPr>
        <w:numPr>
          <w:ilvl w:val="1"/>
          <w:numId w:val="8"/>
        </w:numPr>
        <w:rPr>
          <w:lang w:val="en-US" w:eastAsia="ja-JP" w:bidi="hi-IN"/>
        </w:rPr>
      </w:pPr>
      <w:r w:rsidRPr="005D0086">
        <w:rPr>
          <w:lang w:val="en-US" w:eastAsia="ja-JP" w:bidi="hi-IN"/>
        </w:rPr>
        <w:t>Keep previous meeting agreement</w:t>
      </w:r>
    </w:p>
    <w:p w14:paraId="5E8F75DF" w14:textId="77777777" w:rsidR="00CE220C" w:rsidRPr="005D0086" w:rsidRDefault="00CE220C" w:rsidP="00CE220C">
      <w:pPr>
        <w:rPr>
          <w:highlight w:val="yellow"/>
          <w:lang w:val="en-US" w:eastAsia="ja-JP" w:bidi="hi-IN"/>
        </w:rPr>
      </w:pPr>
    </w:p>
    <w:p w14:paraId="01B33F31" w14:textId="7D576D91" w:rsidR="004231D1" w:rsidRPr="005D0086" w:rsidRDefault="0086634F" w:rsidP="0086634F">
      <w:pPr>
        <w:pStyle w:val="Heading1"/>
        <w:rPr>
          <w:lang w:val="en-US"/>
        </w:rPr>
      </w:pPr>
      <w:r w:rsidRPr="005D0086">
        <w:rPr>
          <w:lang w:val="en-US"/>
        </w:rPr>
        <w:t>Receiver assumptions</w:t>
      </w:r>
    </w:p>
    <w:p w14:paraId="1E133C21" w14:textId="29125310" w:rsidR="00714BCF" w:rsidRPr="005D0086" w:rsidRDefault="00AA6DA6" w:rsidP="00AA6DA6">
      <w:pPr>
        <w:pStyle w:val="Heading2"/>
        <w:rPr>
          <w:lang w:val="en-US"/>
        </w:rPr>
      </w:pPr>
      <w:r w:rsidRPr="005D0086">
        <w:rPr>
          <w:lang w:val="en-US"/>
        </w:rPr>
        <w:t>TRS-IC/IM processing</w:t>
      </w:r>
    </w:p>
    <w:p w14:paraId="6730663E" w14:textId="77777777" w:rsidR="00AA6DA6" w:rsidRPr="005D0086" w:rsidRDefault="00AA6DA6" w:rsidP="0032024D">
      <w:pPr>
        <w:numPr>
          <w:ilvl w:val="0"/>
          <w:numId w:val="8"/>
        </w:numPr>
        <w:rPr>
          <w:lang w:val="en-US" w:eastAsia="ja-JP" w:bidi="hi-IN"/>
        </w:rPr>
      </w:pPr>
      <w:r w:rsidRPr="005D0086">
        <w:rPr>
          <w:lang w:val="en-US" w:eastAsia="ja-JP" w:bidi="hi-IN"/>
        </w:rPr>
        <w:t>Way forward</w:t>
      </w:r>
    </w:p>
    <w:p w14:paraId="3F095B56" w14:textId="7A8DFECC" w:rsidR="00AA6DA6" w:rsidRPr="005D0086" w:rsidRDefault="0020063B" w:rsidP="0032024D">
      <w:pPr>
        <w:numPr>
          <w:ilvl w:val="1"/>
          <w:numId w:val="8"/>
        </w:numPr>
        <w:rPr>
          <w:lang w:val="en-US" w:eastAsia="ja-JP" w:bidi="hi-IN"/>
        </w:rPr>
      </w:pPr>
      <w:r w:rsidRPr="005D0086">
        <w:rPr>
          <w:lang w:val="en-US" w:eastAsia="ja-JP" w:bidi="hi-IN"/>
        </w:rPr>
        <w:t xml:space="preserve">Further discuss whether </w:t>
      </w:r>
      <w:r w:rsidR="00444DF1" w:rsidRPr="005D0086">
        <w:rPr>
          <w:lang w:val="en-US" w:eastAsia="ja-JP" w:bidi="hi-IN"/>
        </w:rPr>
        <w:t>to add</w:t>
      </w:r>
      <w:r w:rsidR="00C62334" w:rsidRPr="005D0086">
        <w:rPr>
          <w:lang w:val="en-US" w:eastAsia="ja-JP" w:bidi="hi-IN"/>
        </w:rPr>
        <w:t xml:space="preserve"> in the simulation assumptions the</w:t>
      </w:r>
      <w:r w:rsidR="00444DF1" w:rsidRPr="005D0086">
        <w:rPr>
          <w:lang w:val="en-US" w:eastAsia="ja-JP" w:bidi="hi-IN"/>
        </w:rPr>
        <w:t xml:space="preserve"> </w:t>
      </w:r>
      <w:r w:rsidRPr="005D0086">
        <w:rPr>
          <w:lang w:val="en-US" w:eastAsia="ja-JP" w:bidi="hi-IN"/>
        </w:rPr>
        <w:t xml:space="preserve">clarification </w:t>
      </w:r>
      <w:r w:rsidR="00444DF1" w:rsidRPr="005D0086">
        <w:rPr>
          <w:lang w:val="en-US" w:eastAsia="ja-JP" w:bidi="hi-IN"/>
        </w:rPr>
        <w:t>that no TRS interference cancellation/mitigation is considered for inter-cell MMSE-IRC requirements definition</w:t>
      </w:r>
    </w:p>
    <w:p w14:paraId="7EEC45A4" w14:textId="77777777" w:rsidR="00C44CF4" w:rsidRPr="005D0086" w:rsidRDefault="00C44CF4" w:rsidP="0032024D">
      <w:pPr>
        <w:numPr>
          <w:ilvl w:val="1"/>
          <w:numId w:val="8"/>
        </w:numPr>
        <w:rPr>
          <w:lang w:val="en-US" w:eastAsia="ja-JP" w:bidi="hi-IN"/>
        </w:rPr>
      </w:pPr>
      <w:r w:rsidRPr="005D0086">
        <w:rPr>
          <w:lang w:val="en-US" w:eastAsia="ja-JP" w:bidi="hi-IN"/>
        </w:rPr>
        <w:t>No such clarification will be added in the TS 38.101-4</w:t>
      </w:r>
    </w:p>
    <w:p w14:paraId="3FA701FD" w14:textId="57DAAA24" w:rsidR="00444DF1" w:rsidRPr="005D0086" w:rsidRDefault="00C62334" w:rsidP="0032024D">
      <w:pPr>
        <w:numPr>
          <w:ilvl w:val="1"/>
          <w:numId w:val="8"/>
        </w:numPr>
        <w:rPr>
          <w:lang w:val="en-US" w:eastAsia="ja-JP" w:bidi="hi-IN"/>
        </w:rPr>
      </w:pPr>
      <w:r w:rsidRPr="005D0086">
        <w:rPr>
          <w:lang w:val="en-US" w:eastAsia="ja-JP" w:bidi="hi-IN"/>
        </w:rPr>
        <w:t xml:space="preserve">Interested companies are </w:t>
      </w:r>
      <w:r w:rsidR="001D7931" w:rsidRPr="005D0086">
        <w:rPr>
          <w:lang w:val="en-US" w:eastAsia="ja-JP" w:bidi="hi-IN"/>
        </w:rPr>
        <w:t>encouraged</w:t>
      </w:r>
      <w:r w:rsidRPr="005D0086">
        <w:rPr>
          <w:lang w:val="en-US" w:eastAsia="ja-JP" w:bidi="hi-IN"/>
        </w:rPr>
        <w:t xml:space="preserve"> to check with performance </w:t>
      </w:r>
      <w:r w:rsidR="001D7931" w:rsidRPr="005D0086">
        <w:rPr>
          <w:lang w:val="en-US" w:eastAsia="ja-JP" w:bidi="hi-IN"/>
        </w:rPr>
        <w:t xml:space="preserve">for scenarios with and without </w:t>
      </w:r>
      <w:r w:rsidR="005A5D42" w:rsidRPr="005D0086">
        <w:rPr>
          <w:lang w:val="en-US" w:eastAsia="ja-JP" w:bidi="hi-IN"/>
        </w:rPr>
        <w:t>TRS</w:t>
      </w:r>
      <w:r w:rsidR="001D7931" w:rsidRPr="005D0086">
        <w:rPr>
          <w:lang w:val="en-US" w:eastAsia="ja-JP" w:bidi="hi-IN"/>
        </w:rPr>
        <w:t>-IC/IM</w:t>
      </w:r>
    </w:p>
    <w:p w14:paraId="4ADC0830" w14:textId="77777777" w:rsidR="00CE220C" w:rsidRPr="005D0086" w:rsidRDefault="00CE220C" w:rsidP="00CE220C">
      <w:pPr>
        <w:rPr>
          <w:highlight w:val="yellow"/>
          <w:lang w:val="en-US" w:eastAsia="ja-JP" w:bidi="hi-IN"/>
        </w:rPr>
      </w:pPr>
    </w:p>
    <w:p w14:paraId="7CA67BCA" w14:textId="59949A9A" w:rsidR="00776FE8" w:rsidRPr="005D0086" w:rsidRDefault="005B089C" w:rsidP="005B089C">
      <w:pPr>
        <w:pStyle w:val="Heading1"/>
        <w:rPr>
          <w:lang w:val="en-US"/>
        </w:rPr>
      </w:pPr>
      <w:r w:rsidRPr="005D0086">
        <w:rPr>
          <w:lang w:val="en-US"/>
        </w:rPr>
        <w:t>Release independence</w:t>
      </w:r>
    </w:p>
    <w:p w14:paraId="3CC7FF13" w14:textId="77777777" w:rsidR="005B089C" w:rsidRPr="005D0086" w:rsidRDefault="005B089C" w:rsidP="0032024D">
      <w:pPr>
        <w:numPr>
          <w:ilvl w:val="0"/>
          <w:numId w:val="8"/>
        </w:numPr>
        <w:rPr>
          <w:lang w:val="en-US" w:eastAsia="ja-JP" w:bidi="hi-IN"/>
        </w:rPr>
      </w:pPr>
      <w:r w:rsidRPr="005D0086">
        <w:rPr>
          <w:lang w:val="en-US" w:eastAsia="ja-JP" w:bidi="hi-IN"/>
        </w:rPr>
        <w:t>Way forward</w:t>
      </w:r>
    </w:p>
    <w:p w14:paraId="4AA1FAF6" w14:textId="77777777" w:rsidR="005B089C" w:rsidRPr="005D0086" w:rsidRDefault="005B089C" w:rsidP="0032024D">
      <w:pPr>
        <w:numPr>
          <w:ilvl w:val="1"/>
          <w:numId w:val="8"/>
        </w:numPr>
        <w:rPr>
          <w:lang w:val="en-US" w:eastAsia="ja-JP" w:bidi="hi-IN"/>
        </w:rPr>
      </w:pPr>
      <w:r w:rsidRPr="005D0086">
        <w:rPr>
          <w:lang w:val="en-US" w:eastAsia="ja-JP" w:bidi="hi-IN"/>
        </w:rPr>
        <w:t>RAN4 discuss whether the UE demodulation with inter-cell interference is released independent from Rel-15 or not, after RAN4 agree with the detailed simulation assumption</w:t>
      </w:r>
    </w:p>
    <w:p w14:paraId="108E3C0E" w14:textId="74C0C9A8" w:rsidR="00CE220C" w:rsidRPr="005D0086" w:rsidRDefault="00CE220C" w:rsidP="005B089C">
      <w:pPr>
        <w:rPr>
          <w:lang w:val="en-US"/>
        </w:rPr>
      </w:pPr>
    </w:p>
    <w:p w14:paraId="1D1AFBB5" w14:textId="77777777" w:rsidR="00514C56" w:rsidRPr="005D0086" w:rsidRDefault="00514C56" w:rsidP="00514C56">
      <w:pPr>
        <w:pStyle w:val="Heading1"/>
        <w:rPr>
          <w:lang w:val="en-US"/>
        </w:rPr>
      </w:pPr>
      <w:r w:rsidRPr="005D0086">
        <w:rPr>
          <w:lang w:val="en-US"/>
        </w:rPr>
        <w:t>References</w:t>
      </w:r>
    </w:p>
    <w:p w14:paraId="230519E2" w14:textId="4D96BE2B" w:rsidR="008D0699" w:rsidRPr="005D0086" w:rsidRDefault="00514C56" w:rsidP="00514C56">
      <w:pPr>
        <w:widowControl w:val="0"/>
        <w:numPr>
          <w:ilvl w:val="0"/>
          <w:numId w:val="10"/>
        </w:numPr>
        <w:jc w:val="both"/>
        <w:rPr>
          <w:lang w:val="en-US"/>
        </w:rPr>
      </w:pPr>
      <w:bookmarkStart w:id="2" w:name="_Ref70973338"/>
      <w:r w:rsidRPr="005D0086">
        <w:rPr>
          <w:lang w:val="en-US"/>
        </w:rPr>
        <w:t>R4-2108664 “Way Forward on general and PDSCH demodulation requirements for inter-cell interference MMSE-IRC”, Intel Corporation, RAN4 #99-e, May 2021.</w:t>
      </w:r>
      <w:bookmarkEnd w:id="2"/>
    </w:p>
    <w:sectPr w:rsidR="008D0699" w:rsidRPr="005D0086"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67ED6" w14:textId="77777777" w:rsidR="001B4B25" w:rsidRDefault="001B4B25">
      <w:r>
        <w:separator/>
      </w:r>
    </w:p>
  </w:endnote>
  <w:endnote w:type="continuationSeparator" w:id="0">
    <w:p w14:paraId="6F6ADD6C" w14:textId="77777777" w:rsidR="001B4B25" w:rsidRDefault="001B4B25">
      <w:r>
        <w:continuationSeparator/>
      </w:r>
    </w:p>
  </w:endnote>
  <w:endnote w:type="continuationNotice" w:id="1">
    <w:p w14:paraId="0A49CEE4" w14:textId="77777777" w:rsidR="001B4B25" w:rsidRDefault="001B4B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D4211D" w:rsidRDefault="00D421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D4211D" w:rsidRDefault="00D421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D4211D" w:rsidRPr="00DB1239" w:rsidRDefault="00D4211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15A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A7F">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D9CE5" w14:textId="77777777" w:rsidR="001B4B25" w:rsidRDefault="001B4B25">
      <w:r>
        <w:separator/>
      </w:r>
    </w:p>
  </w:footnote>
  <w:footnote w:type="continuationSeparator" w:id="0">
    <w:p w14:paraId="7EB89BE6" w14:textId="77777777" w:rsidR="001B4B25" w:rsidRDefault="001B4B25">
      <w:r>
        <w:continuationSeparator/>
      </w:r>
    </w:p>
  </w:footnote>
  <w:footnote w:type="continuationNotice" w:id="1">
    <w:p w14:paraId="72A7127F" w14:textId="77777777" w:rsidR="001B4B25" w:rsidRDefault="001B4B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D4211D" w:rsidRDefault="00D42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10"/>
  </w:num>
  <w:num w:numId="5">
    <w:abstractNumId w:val="2"/>
  </w:num>
  <w:num w:numId="6">
    <w:abstractNumId w:val="8"/>
  </w:num>
  <w:num w:numId="7">
    <w:abstractNumId w:val="4"/>
  </w:num>
  <w:num w:numId="8">
    <w:abstractNumId w:val="7"/>
  </w:num>
  <w:num w:numId="9">
    <w:abstractNumId w:val="9"/>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1A7"/>
    <w:rsid w:val="00002375"/>
    <w:rsid w:val="00002459"/>
    <w:rsid w:val="00003131"/>
    <w:rsid w:val="000031AB"/>
    <w:rsid w:val="00003772"/>
    <w:rsid w:val="000037FB"/>
    <w:rsid w:val="0000391E"/>
    <w:rsid w:val="000039B4"/>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2F1C"/>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FC4"/>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A21"/>
    <w:rsid w:val="00776E9E"/>
    <w:rsid w:val="00776FE8"/>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A6F"/>
    <w:rsid w:val="009A2E5D"/>
    <w:rsid w:val="009A2EDA"/>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39D"/>
    <w:rsid w:val="00E103F8"/>
    <w:rsid w:val="00E104DE"/>
    <w:rsid w:val="00E1074E"/>
    <w:rsid w:val="00E1084A"/>
    <w:rsid w:val="00E10E38"/>
    <w:rsid w:val="00E11427"/>
    <w:rsid w:val="00E11D21"/>
    <w:rsid w:val="00E11DCD"/>
    <w:rsid w:val="00E11EB8"/>
    <w:rsid w:val="00E125EE"/>
    <w:rsid w:val="00E12601"/>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760"/>
    <w:rsid w:val="00FB47B5"/>
    <w:rsid w:val="00FB4BD0"/>
    <w:rsid w:val="00FB4E96"/>
    <w:rsid w:val="00FB50B0"/>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6CD9306-225C-4271-A130-5E30DF184037}">
  <ds:schemaRefs>
    <ds:schemaRef ds:uri="http://schemas.openxmlformats.org/officeDocument/2006/bibliography"/>
  </ds:schemaRefs>
</ds:datastoreItem>
</file>

<file path=customXml/itemProps5.xml><?xml version="1.0" encoding="utf-8"?>
<ds:datastoreItem xmlns:ds="http://schemas.openxmlformats.org/officeDocument/2006/customXml" ds:itemID="{44D0D571-7820-4E11-8356-4118E713E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#100-e</cp:lastModifiedBy>
  <cp:revision>16</cp:revision>
  <cp:lastPrinted>2018-02-12T13:00:00Z</cp:lastPrinted>
  <dcterms:created xsi:type="dcterms:W3CDTF">2021-08-23T21:24:00Z</dcterms:created>
  <dcterms:modified xsi:type="dcterms:W3CDTF">2021-08-26T06:05:00Z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1629900677</vt:lpwstr>
  </property>
</Properties>
</file>